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56466A" w:rsidRDefault="007E0D19" w:rsidP="00404252">
      <w:pPr>
        <w:rPr>
          <w:b/>
        </w:rPr>
      </w:pPr>
      <w:r w:rsidRPr="00BB2767">
        <w:rPr>
          <w:b/>
        </w:rPr>
        <w:t>Present:</w:t>
      </w:r>
      <w:r w:rsidR="00F308BC">
        <w:rPr>
          <w:b/>
        </w:rPr>
        <w:tab/>
      </w:r>
      <w:r w:rsidR="00F308BC">
        <w:rPr>
          <w:b/>
        </w:rPr>
        <w:tab/>
      </w:r>
      <w:r w:rsidR="0056466A">
        <w:rPr>
          <w:b/>
        </w:rPr>
        <w:t>C. Elliott</w:t>
      </w:r>
      <w:r w:rsidR="0056466A">
        <w:rPr>
          <w:b/>
        </w:rPr>
        <w:tab/>
      </w:r>
      <w:r w:rsidR="0056466A">
        <w:rPr>
          <w:b/>
        </w:rPr>
        <w:tab/>
        <w:t>Mayor</w:t>
      </w:r>
    </w:p>
    <w:p w:rsidR="00294CFF" w:rsidRDefault="00FF2551" w:rsidP="0056466A">
      <w:pPr>
        <w:ind w:left="1440" w:firstLine="720"/>
        <w:rPr>
          <w:b/>
        </w:rPr>
      </w:pPr>
      <w:r>
        <w:rPr>
          <w:b/>
        </w:rPr>
        <w:t>C. Abbott</w:t>
      </w:r>
      <w:r>
        <w:rPr>
          <w:b/>
        </w:rPr>
        <w:tab/>
      </w:r>
      <w:r w:rsidR="000750B1">
        <w:rPr>
          <w:b/>
        </w:rPr>
        <w:tab/>
        <w:t>Deputy Mayor</w:t>
      </w:r>
      <w:r w:rsidR="00294CFF">
        <w:rPr>
          <w:b/>
        </w:rPr>
        <w:tab/>
      </w:r>
    </w:p>
    <w:p w:rsidR="003918A3" w:rsidRDefault="000750B1" w:rsidP="006C423C">
      <w:pPr>
        <w:ind w:left="1440" w:firstLine="720"/>
        <w:rPr>
          <w:b/>
        </w:rPr>
      </w:pPr>
      <w:r>
        <w:rPr>
          <w:b/>
        </w:rPr>
        <w:t>G. Parrott</w:t>
      </w:r>
      <w:r>
        <w:rPr>
          <w:b/>
        </w:rPr>
        <w:tab/>
      </w:r>
      <w:r>
        <w:rPr>
          <w:b/>
        </w:rPr>
        <w:tab/>
      </w:r>
      <w:proofErr w:type="spellStart"/>
      <w:r>
        <w:rPr>
          <w:b/>
        </w:rPr>
        <w:t>Councillor</w:t>
      </w:r>
      <w:proofErr w:type="spellEnd"/>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r>
      <w:proofErr w:type="spellStart"/>
      <w:r>
        <w:rPr>
          <w:b/>
        </w:rPr>
        <w:t>Councillor</w:t>
      </w:r>
      <w:proofErr w:type="spellEnd"/>
    </w:p>
    <w:p w:rsidR="006C423C" w:rsidRDefault="006C423C" w:rsidP="00F11B28">
      <w:pPr>
        <w:ind w:left="1440" w:firstLine="720"/>
        <w:rPr>
          <w:b/>
        </w:rPr>
      </w:pPr>
      <w:r>
        <w:rPr>
          <w:b/>
        </w:rPr>
        <w:t>R. Anstey</w:t>
      </w:r>
      <w:r>
        <w:rPr>
          <w:b/>
        </w:rPr>
        <w:tab/>
      </w:r>
      <w:r>
        <w:rPr>
          <w:b/>
        </w:rPr>
        <w:tab/>
      </w:r>
      <w:proofErr w:type="spellStart"/>
      <w:r>
        <w:rPr>
          <w:b/>
        </w:rPr>
        <w:t>Councillor</w:t>
      </w:r>
      <w:proofErr w:type="spellEnd"/>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9A46B8" w:rsidRDefault="00F308BC" w:rsidP="00FF2551">
      <w:pPr>
        <w:rPr>
          <w:b/>
        </w:rPr>
      </w:pPr>
      <w:r>
        <w:rPr>
          <w:b/>
        </w:rPr>
        <w:t>Resource:</w:t>
      </w:r>
      <w:r>
        <w:rPr>
          <w:b/>
        </w:rPr>
        <w:tab/>
      </w:r>
      <w:r w:rsidR="00FF2551">
        <w:rPr>
          <w:b/>
        </w:rPr>
        <w:tab/>
      </w:r>
      <w:r w:rsidR="009A46B8">
        <w:rPr>
          <w:b/>
        </w:rPr>
        <w:t>D. Chafe</w:t>
      </w:r>
      <w:r w:rsidR="009A46B8">
        <w:rPr>
          <w:b/>
        </w:rPr>
        <w:tab/>
      </w:r>
      <w:r w:rsidR="009A46B8">
        <w:rPr>
          <w:b/>
        </w:rPr>
        <w:tab/>
        <w:t>CAO</w:t>
      </w:r>
    </w:p>
    <w:p w:rsidR="000418F9" w:rsidRDefault="000418F9" w:rsidP="00FF2551">
      <w:pPr>
        <w:rPr>
          <w:b/>
        </w:rPr>
      </w:pPr>
      <w:r>
        <w:rPr>
          <w:b/>
        </w:rPr>
        <w:tab/>
      </w:r>
      <w:r>
        <w:rPr>
          <w:b/>
        </w:rPr>
        <w:tab/>
      </w:r>
      <w:r>
        <w:rPr>
          <w:b/>
        </w:rPr>
        <w:tab/>
        <w:t>J. Blackwood</w:t>
      </w:r>
      <w:r>
        <w:rPr>
          <w:b/>
        </w:rPr>
        <w:tab/>
      </w:r>
      <w:r>
        <w:rPr>
          <w:b/>
        </w:rPr>
        <w:tab/>
        <w:t>Director Municipal Works and Services</w:t>
      </w:r>
    </w:p>
    <w:p w:rsidR="003F61FB" w:rsidRDefault="003F61FB" w:rsidP="00BC7929">
      <w:pPr>
        <w:rPr>
          <w:b/>
        </w:rPr>
      </w:pPr>
      <w:r>
        <w:rPr>
          <w:b/>
        </w:rPr>
        <w:tab/>
      </w:r>
      <w:r>
        <w:rPr>
          <w:b/>
        </w:rPr>
        <w:tab/>
      </w:r>
      <w:r>
        <w:rPr>
          <w:b/>
        </w:rPr>
        <w:tab/>
      </w:r>
      <w:r w:rsidR="006C423C">
        <w:rPr>
          <w:b/>
        </w:rPr>
        <w:t>G. Brown</w:t>
      </w:r>
      <w:r w:rsidR="006C423C">
        <w:rPr>
          <w:b/>
        </w:rPr>
        <w:tab/>
      </w:r>
      <w:r w:rsidR="00DF7078">
        <w:rPr>
          <w:b/>
        </w:rPr>
        <w:tab/>
      </w:r>
      <w:r w:rsidR="006C423C">
        <w:rPr>
          <w:b/>
        </w:rPr>
        <w:t>Town Clerk</w:t>
      </w:r>
    </w:p>
    <w:p w:rsidR="006C423C" w:rsidRDefault="006C423C" w:rsidP="00BC7929">
      <w:pPr>
        <w:rPr>
          <w:b/>
        </w:rPr>
      </w:pPr>
      <w:r>
        <w:rPr>
          <w:b/>
        </w:rPr>
        <w:tab/>
      </w:r>
      <w:r>
        <w:rPr>
          <w:b/>
        </w:rPr>
        <w:tab/>
      </w:r>
      <w:r w:rsidR="00DF7078">
        <w:rPr>
          <w:b/>
        </w:rPr>
        <w:tab/>
      </w:r>
      <w:r>
        <w:rPr>
          <w:b/>
        </w:rPr>
        <w:t>D. Deschamps</w:t>
      </w:r>
      <w:r w:rsidR="00DF7078">
        <w:rPr>
          <w:b/>
        </w:rPr>
        <w:tab/>
      </w:r>
      <w:r w:rsidR="00DF7078">
        <w:rPr>
          <w:b/>
        </w:rPr>
        <w:tab/>
        <w:t>Director of Re</w:t>
      </w:r>
      <w:r>
        <w:rPr>
          <w:b/>
        </w:rPr>
        <w:t xml:space="preserve">creation &amp; Community Services </w:t>
      </w:r>
    </w:p>
    <w:p w:rsidR="006C423C" w:rsidRDefault="006C423C" w:rsidP="00BC7929">
      <w:pPr>
        <w:rPr>
          <w:b/>
        </w:rPr>
      </w:pPr>
    </w:p>
    <w:p w:rsidR="00404252" w:rsidRDefault="006C423C" w:rsidP="00BC7929">
      <w:pPr>
        <w:rPr>
          <w:b/>
        </w:rPr>
      </w:pPr>
      <w:r>
        <w:rPr>
          <w:b/>
        </w:rPr>
        <w:t>Regrets:</w:t>
      </w:r>
      <w:r>
        <w:rPr>
          <w:b/>
        </w:rPr>
        <w:tab/>
      </w:r>
      <w:r>
        <w:rPr>
          <w:b/>
        </w:rPr>
        <w:tab/>
        <w:t xml:space="preserve">S. </w:t>
      </w:r>
      <w:proofErr w:type="spellStart"/>
      <w:r>
        <w:rPr>
          <w:b/>
        </w:rPr>
        <w:t>McBreairty</w:t>
      </w:r>
      <w:proofErr w:type="spellEnd"/>
      <w:r>
        <w:rPr>
          <w:b/>
        </w:rPr>
        <w:tab/>
      </w:r>
      <w:r>
        <w:rPr>
          <w:b/>
        </w:rPr>
        <w:tab/>
      </w:r>
      <w:proofErr w:type="spellStart"/>
      <w:r>
        <w:rPr>
          <w:b/>
        </w:rPr>
        <w:t>Councillor</w:t>
      </w:r>
      <w:proofErr w:type="spellEnd"/>
      <w:r w:rsidR="00404252">
        <w:rPr>
          <w:b/>
        </w:rPr>
        <w:tab/>
      </w:r>
    </w:p>
    <w:p w:rsidR="00DF7078" w:rsidRDefault="00DF7078" w:rsidP="00BC7929">
      <w:pPr>
        <w:rPr>
          <w:b/>
        </w:rPr>
      </w:pPr>
      <w:r>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6A7132" w:rsidRDefault="006C423C" w:rsidP="0056466A">
      <w:pPr>
        <w:pStyle w:val="Heading3"/>
      </w:pPr>
      <w:r>
        <w:t>Dietitians of Canada Nutrition Month</w:t>
      </w:r>
    </w:p>
    <w:p w:rsidR="00DF7078" w:rsidRPr="00DF7078" w:rsidRDefault="00DF7078" w:rsidP="00DF7078">
      <w:r>
        <w:rPr>
          <w:rFonts w:ascii="Calibri" w:hAnsi="Calibri" w:cs="Calibri"/>
          <w:color w:val="000000"/>
        </w:rPr>
        <w:t xml:space="preserve">The Mayor and representatives proclaimed </w:t>
      </w:r>
      <w:r w:rsidR="006C423C">
        <w:rPr>
          <w:rFonts w:ascii="Calibri" w:hAnsi="Calibri" w:cs="Calibri"/>
          <w:color w:val="000000"/>
        </w:rPr>
        <w:t>March 2014 as Dietitians of Canada Nutrition Month in the Town of Gander.</w:t>
      </w:r>
    </w:p>
    <w:p w:rsidR="00FC700D" w:rsidRDefault="004A725C"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6C423C">
        <w:rPr>
          <w:b/>
          <w:sz w:val="26"/>
          <w:szCs w:val="26"/>
        </w:rPr>
        <w:t>14-024</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FF2551">
        <w:t>Parrott</w:t>
      </w:r>
      <w:r w:rsidR="003F18E8">
        <w:t xml:space="preserve"> </w:t>
      </w:r>
      <w:r>
        <w:t xml:space="preserve">and seconded by </w:t>
      </w:r>
      <w:proofErr w:type="spellStart"/>
      <w:r w:rsidR="007B7C2C">
        <w:t>Councillor</w:t>
      </w:r>
      <w:proofErr w:type="spellEnd"/>
      <w:r w:rsidR="007B7C2C">
        <w:t xml:space="preserve"> </w:t>
      </w:r>
      <w:r w:rsidR="006C423C">
        <w:t>Anstey</w:t>
      </w:r>
      <w:r w:rsidR="006C14A7">
        <w:t xml:space="preserve"> </w:t>
      </w:r>
      <w:r>
        <w:t>that the Minutes from the Regular Mee</w:t>
      </w:r>
      <w:r w:rsidR="001C5C67">
        <w:t xml:space="preserve">ting of Council on </w:t>
      </w:r>
      <w:r w:rsidR="006C423C">
        <w:t xml:space="preserve">February </w:t>
      </w:r>
      <w:r w:rsidR="007B7C2C">
        <w:t>5, 2014</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7B7C2C">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1973FE" w:rsidRPr="007548BD" w:rsidRDefault="007548BD" w:rsidP="007548BD">
      <w:pPr>
        <w:ind w:firstLine="720"/>
      </w:pPr>
      <w:r w:rsidRPr="007548BD">
        <w:t>None</w:t>
      </w:r>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7548BD">
        <w:t>February 1</w:t>
      </w:r>
      <w:r w:rsidR="00930B8E">
        <w:t>7</w:t>
      </w:r>
      <w:r w:rsidR="00D86CB0">
        <w:t>,</w:t>
      </w:r>
      <w:r w:rsidR="003C033A">
        <w:t xml:space="preserve"> 201</w:t>
      </w:r>
      <w:r w:rsidR="00A71028">
        <w:t>4</w:t>
      </w:r>
      <w:r>
        <w:t xml:space="preserve">.  The meeting was chaired by </w:t>
      </w:r>
      <w:r w:rsidR="00E973A2">
        <w:t>W. Lorenzen,</w:t>
      </w:r>
      <w:r w:rsidR="006D5E16">
        <w:t xml:space="preserve"> Councillor</w:t>
      </w:r>
      <w:r>
        <w:t xml:space="preserve">.  </w:t>
      </w:r>
      <w:r w:rsidR="00570BBB">
        <w:t xml:space="preserve">Other members present included: </w:t>
      </w:r>
      <w:r w:rsidR="00E973A2">
        <w:t>G. Parrott, Councillor;</w:t>
      </w:r>
      <w:r w:rsidR="007425B0">
        <w:t xml:space="preserve"> B. Dove, </w:t>
      </w:r>
      <w:proofErr w:type="spellStart"/>
      <w:r w:rsidR="007425B0">
        <w:t>Councillor</w:t>
      </w:r>
      <w:proofErr w:type="spellEnd"/>
      <w:r w:rsidR="00E34875">
        <w:t>;</w:t>
      </w:r>
      <w:r w:rsidR="006C14A7">
        <w:t xml:space="preserve"> </w:t>
      </w:r>
      <w:r w:rsidR="007548BD">
        <w:t>S. Fisher, HR Supervisor</w:t>
      </w:r>
    </w:p>
    <w:p w:rsidR="00B1563D" w:rsidRDefault="00B1563D" w:rsidP="00B1563D">
      <w:pPr>
        <w:ind w:left="720"/>
      </w:pPr>
    </w:p>
    <w:p w:rsidR="00B1563D" w:rsidRDefault="00B1563D" w:rsidP="00B1563D">
      <w:r>
        <w:t>The following items were discussed:</w:t>
      </w:r>
    </w:p>
    <w:p w:rsidR="00930B8E" w:rsidRDefault="00930B8E" w:rsidP="00930B8E">
      <w:pPr>
        <w:rPr>
          <w:b/>
          <w:u w:val="single"/>
        </w:rPr>
      </w:pPr>
    </w:p>
    <w:p w:rsidR="007548BD" w:rsidRDefault="007548BD" w:rsidP="007548BD">
      <w:pPr>
        <w:rPr>
          <w:b/>
          <w:u w:val="single"/>
        </w:rPr>
      </w:pPr>
      <w:r>
        <w:rPr>
          <w:b/>
          <w:u w:val="single"/>
        </w:rPr>
        <w:t>HUMAN RESOURCES</w:t>
      </w:r>
    </w:p>
    <w:p w:rsidR="007548BD" w:rsidRDefault="007548BD" w:rsidP="007548BD">
      <w:pPr>
        <w:rPr>
          <w:b/>
          <w:u w:val="single"/>
        </w:rPr>
      </w:pPr>
    </w:p>
    <w:p w:rsidR="007548BD" w:rsidRPr="00A012B8" w:rsidRDefault="007548BD" w:rsidP="007548BD">
      <w:pPr>
        <w:rPr>
          <w:b/>
          <w:sz w:val="28"/>
          <w:szCs w:val="28"/>
        </w:rPr>
      </w:pPr>
      <w:r w:rsidRPr="00A012B8">
        <w:rPr>
          <w:b/>
          <w:sz w:val="28"/>
          <w:szCs w:val="28"/>
        </w:rPr>
        <w:t>WHSCC</w:t>
      </w:r>
    </w:p>
    <w:p w:rsidR="007548BD" w:rsidRDefault="007548BD" w:rsidP="007548BD"/>
    <w:p w:rsidR="007548BD" w:rsidRDefault="007548BD" w:rsidP="007548BD">
      <w:r>
        <w:t>The WHSCC Quarterly Report covering the period of October 1 – December 31, 2013 was presented.   The report indicated a decrease in the Year-to-Date cost of 3.3% with slight increases in the Health Care Only Claims from 0 to 2 and Lost Time Claims of 2 to 3.  Based on these numbers, our Prime refund for 2013 should be approximately $24,000, a $5,000 increase from 2012.  Our OH&amp;S Advisor is currently looking into the WHSCC recommendations which included musculoskeletal injury prevention, violence prevention and working alone in the workplace.</w:t>
      </w:r>
    </w:p>
    <w:p w:rsidR="007548BD" w:rsidRDefault="007548BD" w:rsidP="007548BD"/>
    <w:p w:rsidR="007548BD" w:rsidRPr="00A012B8" w:rsidRDefault="007548BD" w:rsidP="007548BD">
      <w:pPr>
        <w:rPr>
          <w:b/>
          <w:sz w:val="28"/>
          <w:szCs w:val="28"/>
        </w:rPr>
      </w:pPr>
      <w:r w:rsidRPr="00A012B8">
        <w:rPr>
          <w:b/>
          <w:sz w:val="28"/>
          <w:szCs w:val="28"/>
        </w:rPr>
        <w:t>Hiring Process Policy</w:t>
      </w:r>
    </w:p>
    <w:p w:rsidR="007548BD" w:rsidRDefault="007548BD" w:rsidP="007548BD"/>
    <w:p w:rsidR="007548BD" w:rsidRDefault="007548BD" w:rsidP="0050462E">
      <w:pPr>
        <w:jc w:val="left"/>
      </w:pPr>
      <w:r>
        <w:t xml:space="preserve">The Committee has reviewed and recommended one change under the “selection process - </w:t>
      </w:r>
    </w:p>
    <w:p w:rsidR="007548BD" w:rsidRDefault="007548BD" w:rsidP="007548BD">
      <w:proofErr w:type="gramStart"/>
      <w:r>
        <w:t>Point 4.”</w:t>
      </w:r>
      <w:proofErr w:type="gramEnd"/>
      <w:r>
        <w:t xml:space="preserve">  </w:t>
      </w:r>
      <w:proofErr w:type="gramStart"/>
      <w:r>
        <w:t>The addition of the word “Gander” in front of Volunteer Firefighters to ensure that volunteers from other communities are not given priority.</w:t>
      </w:r>
      <w:proofErr w:type="gramEnd"/>
    </w:p>
    <w:p w:rsidR="007548BD" w:rsidRDefault="007548BD" w:rsidP="007548BD"/>
    <w:p w:rsidR="007548BD" w:rsidRDefault="007548BD" w:rsidP="007548BD">
      <w:r>
        <w:t xml:space="preserve">The Policy revision is presented to Council for its first reading.  If there are any comments or concerns they should be forwarded to the HR Supervisor. </w:t>
      </w:r>
    </w:p>
    <w:p w:rsidR="007548BD" w:rsidRDefault="007548BD" w:rsidP="007548BD">
      <w:pPr>
        <w:rPr>
          <w:color w:val="FF0000"/>
        </w:rPr>
      </w:pPr>
    </w:p>
    <w:p w:rsidR="007548BD" w:rsidRPr="00A012B8" w:rsidRDefault="007548BD" w:rsidP="007548BD">
      <w:pPr>
        <w:rPr>
          <w:b/>
          <w:sz w:val="28"/>
          <w:szCs w:val="28"/>
        </w:rPr>
      </w:pPr>
      <w:r w:rsidRPr="00A012B8">
        <w:rPr>
          <w:b/>
          <w:sz w:val="28"/>
          <w:szCs w:val="28"/>
        </w:rPr>
        <w:t>Part Time Seasonal &amp; Temporary Employee Benefits Policy</w:t>
      </w:r>
    </w:p>
    <w:p w:rsidR="007548BD" w:rsidRDefault="007548BD" w:rsidP="007548BD"/>
    <w:p w:rsidR="007548BD" w:rsidRDefault="007548BD" w:rsidP="007548BD">
      <w:r>
        <w:t>The HR Supervisor advised that the Committee was in agreement with this proposed changes to the Policy, however, a motion is required at the next Council meeting to adopt the changes, as presented.</w:t>
      </w:r>
    </w:p>
    <w:p w:rsidR="007548BD" w:rsidRDefault="007548BD" w:rsidP="007548BD"/>
    <w:p w:rsidR="007548BD" w:rsidRDefault="007548BD" w:rsidP="007548BD"/>
    <w:p w:rsidR="007548BD" w:rsidRPr="007548BD" w:rsidRDefault="007548BD" w:rsidP="007548BD">
      <w:pPr>
        <w:rPr>
          <w:b/>
          <w:sz w:val="26"/>
          <w:szCs w:val="26"/>
        </w:rPr>
      </w:pPr>
      <w:r w:rsidRPr="007548BD">
        <w:rPr>
          <w:b/>
          <w:sz w:val="26"/>
          <w:szCs w:val="26"/>
        </w:rPr>
        <w:lastRenderedPageBreak/>
        <w:t>Motion #14-025</w:t>
      </w:r>
    </w:p>
    <w:p w:rsidR="007548BD" w:rsidRPr="007548BD" w:rsidRDefault="007548BD" w:rsidP="007548BD">
      <w:pPr>
        <w:rPr>
          <w:b/>
          <w:sz w:val="26"/>
          <w:szCs w:val="26"/>
        </w:rPr>
      </w:pPr>
      <w:r w:rsidRPr="007548BD">
        <w:rPr>
          <w:b/>
          <w:sz w:val="26"/>
          <w:szCs w:val="26"/>
        </w:rPr>
        <w:t>Part Time Seasonal &amp; Temporary Employee Benefits Policy</w:t>
      </w:r>
    </w:p>
    <w:p w:rsidR="007548BD" w:rsidRDefault="007548BD" w:rsidP="007548BD"/>
    <w:p w:rsidR="007548BD" w:rsidRDefault="007548BD" w:rsidP="007548BD">
      <w:r>
        <w:t xml:space="preserve">Moved by </w:t>
      </w:r>
      <w:proofErr w:type="spellStart"/>
      <w:r>
        <w:t>Councillor</w:t>
      </w:r>
      <w:proofErr w:type="spellEnd"/>
      <w:r>
        <w:t xml:space="preserve"> Lorenzen and seconded by </w:t>
      </w:r>
      <w:proofErr w:type="spellStart"/>
      <w:r>
        <w:t>Councillor</w:t>
      </w:r>
      <w:proofErr w:type="spellEnd"/>
      <w:r>
        <w:t xml:space="preserve"> Dove approval of the Part Time Seasonal &amp; Temporary Employee Benefits Policy, as attached.</w:t>
      </w:r>
    </w:p>
    <w:p w:rsidR="007548BD" w:rsidRDefault="007548BD" w:rsidP="007548BD">
      <w:r>
        <w:tab/>
      </w:r>
    </w:p>
    <w:p w:rsidR="007548BD" w:rsidRDefault="007548BD" w:rsidP="007548BD">
      <w:r>
        <w:tab/>
      </w:r>
      <w:r>
        <w:tab/>
        <w:t xml:space="preserve">In </w:t>
      </w:r>
      <w:proofErr w:type="spellStart"/>
      <w:r>
        <w:t>Favour</w:t>
      </w:r>
      <w:proofErr w:type="spellEnd"/>
      <w:r>
        <w:t>:</w:t>
      </w:r>
      <w:r>
        <w:tab/>
        <w:t>6</w:t>
      </w:r>
      <w:r>
        <w:tab/>
        <w:t>Opposing:</w:t>
      </w:r>
      <w:r>
        <w:tab/>
        <w:t>0</w:t>
      </w:r>
    </w:p>
    <w:p w:rsidR="007548BD" w:rsidRDefault="007548BD" w:rsidP="007548BD"/>
    <w:p w:rsidR="007548BD" w:rsidRDefault="007548BD" w:rsidP="007548BD">
      <w:r w:rsidRPr="007548BD">
        <w:rPr>
          <w:b/>
        </w:rPr>
        <w:t>Decision:</w:t>
      </w:r>
      <w:r>
        <w:tab/>
        <w:t>Motion carried.</w:t>
      </w:r>
    </w:p>
    <w:p w:rsidR="007548BD" w:rsidRDefault="007548BD" w:rsidP="007548BD"/>
    <w:p w:rsidR="007548BD" w:rsidRDefault="007548BD" w:rsidP="007548BD">
      <w:pPr>
        <w:rPr>
          <w:b/>
          <w:sz w:val="28"/>
          <w:szCs w:val="28"/>
        </w:rPr>
      </w:pPr>
      <w:r w:rsidRPr="00A012B8">
        <w:rPr>
          <w:b/>
          <w:sz w:val="28"/>
          <w:szCs w:val="28"/>
        </w:rPr>
        <w:t xml:space="preserve">Continuation of Benefits </w:t>
      </w:r>
      <w:r>
        <w:rPr>
          <w:b/>
          <w:sz w:val="28"/>
          <w:szCs w:val="28"/>
        </w:rPr>
        <w:t>W</w:t>
      </w:r>
      <w:r w:rsidRPr="00A012B8">
        <w:rPr>
          <w:b/>
          <w:sz w:val="28"/>
          <w:szCs w:val="28"/>
        </w:rPr>
        <w:t xml:space="preserve">hile on </w:t>
      </w:r>
      <w:r>
        <w:rPr>
          <w:b/>
          <w:sz w:val="28"/>
          <w:szCs w:val="28"/>
        </w:rPr>
        <w:t>L</w:t>
      </w:r>
      <w:r w:rsidRPr="00A012B8">
        <w:rPr>
          <w:b/>
          <w:sz w:val="28"/>
          <w:szCs w:val="28"/>
        </w:rPr>
        <w:t>eave</w:t>
      </w:r>
    </w:p>
    <w:p w:rsidR="007548BD" w:rsidRPr="00A012B8" w:rsidRDefault="007548BD" w:rsidP="007548BD">
      <w:pPr>
        <w:rPr>
          <w:b/>
          <w:sz w:val="28"/>
          <w:szCs w:val="28"/>
        </w:rPr>
      </w:pPr>
    </w:p>
    <w:p w:rsidR="007548BD" w:rsidRDefault="007548BD" w:rsidP="007548BD">
      <w:r>
        <w:t>The HR Supervisor advised that the current Policy pertains to an employee on leave being responsible for 100% of Group Benefits Premiums; however, Assured Access premiums should also be included in this Policy.  The Committee concurred with the additional wording pertaining to Assured Access and recommends adoption of the changes as presented. </w:t>
      </w:r>
    </w:p>
    <w:p w:rsidR="007548BD" w:rsidRDefault="007548BD" w:rsidP="007548BD"/>
    <w:p w:rsidR="007548BD" w:rsidRPr="007548BD" w:rsidRDefault="007548BD" w:rsidP="007548BD">
      <w:pPr>
        <w:rPr>
          <w:b/>
          <w:sz w:val="26"/>
          <w:szCs w:val="26"/>
        </w:rPr>
      </w:pPr>
      <w:r w:rsidRPr="007548BD">
        <w:rPr>
          <w:b/>
          <w:sz w:val="26"/>
          <w:szCs w:val="26"/>
        </w:rPr>
        <w:t>Motion #14-026</w:t>
      </w:r>
    </w:p>
    <w:p w:rsidR="007548BD" w:rsidRPr="007548BD" w:rsidRDefault="007548BD" w:rsidP="007548BD">
      <w:pPr>
        <w:rPr>
          <w:b/>
          <w:sz w:val="26"/>
          <w:szCs w:val="26"/>
        </w:rPr>
      </w:pPr>
      <w:r w:rsidRPr="007548BD">
        <w:rPr>
          <w:b/>
          <w:sz w:val="26"/>
          <w:szCs w:val="26"/>
        </w:rPr>
        <w:t>Continuation of Benefits While on Leave</w:t>
      </w:r>
    </w:p>
    <w:p w:rsidR="007548BD" w:rsidRDefault="007548BD" w:rsidP="007548BD"/>
    <w:p w:rsidR="007548BD" w:rsidRDefault="007548BD" w:rsidP="007548BD">
      <w:r>
        <w:t xml:space="preserve">Moved by </w:t>
      </w:r>
      <w:proofErr w:type="spellStart"/>
      <w:r>
        <w:t>Councillor</w:t>
      </w:r>
      <w:proofErr w:type="spellEnd"/>
      <w:r>
        <w:t xml:space="preserve"> Lorenzen and seconded by </w:t>
      </w:r>
      <w:proofErr w:type="spellStart"/>
      <w:r>
        <w:t>Councillor</w:t>
      </w:r>
      <w:proofErr w:type="spellEnd"/>
      <w:r>
        <w:t xml:space="preserve"> Parrott that the Continuation of Benefits While on Leave Policy be approved, as attached.</w:t>
      </w:r>
    </w:p>
    <w:p w:rsidR="004E6C03" w:rsidRDefault="004E6C03" w:rsidP="007548BD"/>
    <w:p w:rsidR="004E6C03" w:rsidRDefault="004E6C03" w:rsidP="007548BD">
      <w:r>
        <w:tab/>
      </w:r>
      <w:r>
        <w:tab/>
        <w:t xml:space="preserve">In </w:t>
      </w:r>
      <w:proofErr w:type="spellStart"/>
      <w:r>
        <w:t>Favour</w:t>
      </w:r>
      <w:proofErr w:type="spellEnd"/>
      <w:r>
        <w:t>:</w:t>
      </w:r>
      <w:r>
        <w:tab/>
        <w:t>6</w:t>
      </w:r>
      <w:r>
        <w:tab/>
        <w:t>Opposing:</w:t>
      </w:r>
      <w:r>
        <w:tab/>
        <w:t>0</w:t>
      </w:r>
    </w:p>
    <w:p w:rsidR="004E6C03" w:rsidRDefault="004E6C03" w:rsidP="007548BD"/>
    <w:p w:rsidR="004E6C03" w:rsidRDefault="004E6C03" w:rsidP="007548BD">
      <w:r w:rsidRPr="004E6C03">
        <w:rPr>
          <w:b/>
        </w:rPr>
        <w:t>Decision:</w:t>
      </w:r>
      <w:r>
        <w:tab/>
        <w:t>Motion carried.</w:t>
      </w:r>
    </w:p>
    <w:p w:rsidR="007548BD" w:rsidRDefault="007548BD" w:rsidP="007548BD"/>
    <w:p w:rsidR="007548BD" w:rsidRPr="00535FCB" w:rsidRDefault="007548BD" w:rsidP="007548BD">
      <w:r w:rsidRPr="00535FCB">
        <w:t>The Fire Chief joined the Committee meeting.</w:t>
      </w:r>
    </w:p>
    <w:p w:rsidR="007548BD" w:rsidRDefault="007548BD" w:rsidP="007548BD"/>
    <w:p w:rsidR="007548BD" w:rsidRPr="00A012B8" w:rsidRDefault="007548BD" w:rsidP="007548BD">
      <w:pPr>
        <w:rPr>
          <w:b/>
          <w:sz w:val="28"/>
          <w:szCs w:val="28"/>
        </w:rPr>
      </w:pPr>
      <w:r>
        <w:rPr>
          <w:b/>
          <w:sz w:val="28"/>
          <w:szCs w:val="28"/>
        </w:rPr>
        <w:t xml:space="preserve">Fire Fighters / Municipal Enforcement Officers </w:t>
      </w:r>
      <w:r w:rsidRPr="00A012B8">
        <w:rPr>
          <w:b/>
          <w:sz w:val="28"/>
          <w:szCs w:val="28"/>
        </w:rPr>
        <w:t>Honorarium Policy</w:t>
      </w:r>
    </w:p>
    <w:p w:rsidR="007548BD" w:rsidRDefault="007548BD" w:rsidP="007548BD"/>
    <w:p w:rsidR="007548BD" w:rsidRDefault="007548BD" w:rsidP="007548BD">
      <w:r>
        <w:t xml:space="preserve">The </w:t>
      </w:r>
      <w:r w:rsidRPr="00314843">
        <w:t xml:space="preserve">HR Committee </w:t>
      </w:r>
      <w:r>
        <w:t xml:space="preserve">reviewed proposed changes to the Fire Fighters/Municipal Enforcement Officers Honorarium Policy and concurred with the changes, as attached. </w:t>
      </w:r>
    </w:p>
    <w:p w:rsidR="004E6C03" w:rsidRDefault="004E6C03" w:rsidP="007548BD"/>
    <w:p w:rsidR="004E6C03" w:rsidRPr="00DC5976" w:rsidRDefault="00DC5976" w:rsidP="007548BD">
      <w:pPr>
        <w:rPr>
          <w:b/>
          <w:sz w:val="26"/>
          <w:szCs w:val="26"/>
        </w:rPr>
      </w:pPr>
      <w:r w:rsidRPr="00DC5976">
        <w:rPr>
          <w:b/>
          <w:sz w:val="26"/>
          <w:szCs w:val="26"/>
        </w:rPr>
        <w:t>Motion #14-027</w:t>
      </w:r>
    </w:p>
    <w:p w:rsidR="00DC5976" w:rsidRPr="00DC5976" w:rsidRDefault="00DC5976" w:rsidP="007548BD">
      <w:pPr>
        <w:rPr>
          <w:b/>
          <w:sz w:val="26"/>
          <w:szCs w:val="26"/>
        </w:rPr>
      </w:pPr>
      <w:r w:rsidRPr="00DC5976">
        <w:rPr>
          <w:b/>
          <w:sz w:val="26"/>
          <w:szCs w:val="26"/>
        </w:rPr>
        <w:t>Fire Fighters / Municipal Enforcement Officers Honorarium Policy</w:t>
      </w:r>
    </w:p>
    <w:p w:rsidR="007548BD" w:rsidRPr="00DC5976" w:rsidRDefault="007548BD" w:rsidP="007548BD">
      <w:pPr>
        <w:rPr>
          <w:b/>
          <w:sz w:val="26"/>
          <w:szCs w:val="26"/>
        </w:rPr>
      </w:pPr>
    </w:p>
    <w:p w:rsidR="007548BD" w:rsidRDefault="00DC5976" w:rsidP="007548BD">
      <w:r>
        <w:t xml:space="preserve">Moved by </w:t>
      </w:r>
      <w:proofErr w:type="spellStart"/>
      <w:r>
        <w:t>Councillor</w:t>
      </w:r>
      <w:proofErr w:type="spellEnd"/>
      <w:r>
        <w:t xml:space="preserve"> Lorenzen and seconded by </w:t>
      </w:r>
      <w:proofErr w:type="spellStart"/>
      <w:r>
        <w:t>Councillor</w:t>
      </w:r>
      <w:proofErr w:type="spellEnd"/>
      <w:r>
        <w:t xml:space="preserve"> Dove</w:t>
      </w:r>
      <w:r w:rsidR="007548BD">
        <w:t xml:space="preserve"> that the Fire Fighters/Municipal Enforcement Officers Honorarium Policy be approved, as attached.</w:t>
      </w:r>
    </w:p>
    <w:p w:rsidR="00DC5976" w:rsidRDefault="00DC5976" w:rsidP="007548BD"/>
    <w:p w:rsidR="00DC5976" w:rsidRDefault="00DC5976" w:rsidP="007548BD">
      <w:r>
        <w:tab/>
      </w:r>
      <w:r>
        <w:tab/>
        <w:t xml:space="preserve">In </w:t>
      </w:r>
      <w:proofErr w:type="spellStart"/>
      <w:r>
        <w:t>Favour</w:t>
      </w:r>
      <w:proofErr w:type="spellEnd"/>
      <w:r>
        <w:t>:</w:t>
      </w:r>
      <w:r>
        <w:tab/>
        <w:t>6</w:t>
      </w:r>
      <w:r>
        <w:tab/>
        <w:t>Opposing:</w:t>
      </w:r>
      <w:r>
        <w:tab/>
        <w:t>0</w:t>
      </w:r>
    </w:p>
    <w:p w:rsidR="00DC5976" w:rsidRDefault="00DC5976" w:rsidP="007548BD"/>
    <w:p w:rsidR="00DC5976" w:rsidRPr="0094025A" w:rsidRDefault="00DC5976" w:rsidP="007548BD">
      <w:r w:rsidRPr="00DC5976">
        <w:rPr>
          <w:b/>
        </w:rPr>
        <w:t>Decision:</w:t>
      </w:r>
      <w:r>
        <w:tab/>
        <w:t>Motion carried.</w:t>
      </w:r>
    </w:p>
    <w:p w:rsidR="007548BD" w:rsidRPr="00A012B8" w:rsidRDefault="007548BD" w:rsidP="007548BD">
      <w:pPr>
        <w:rPr>
          <w:b/>
          <w:sz w:val="28"/>
          <w:szCs w:val="28"/>
        </w:rPr>
      </w:pPr>
      <w:r w:rsidRPr="00A012B8">
        <w:rPr>
          <w:b/>
          <w:sz w:val="28"/>
          <w:szCs w:val="28"/>
        </w:rPr>
        <w:lastRenderedPageBreak/>
        <w:t>Concurrent Employment</w:t>
      </w:r>
    </w:p>
    <w:p w:rsidR="007548BD" w:rsidRDefault="007548BD" w:rsidP="007548BD"/>
    <w:p w:rsidR="007548BD" w:rsidRDefault="007548BD" w:rsidP="007548BD">
      <w:r>
        <w:t>After reviewing the Concurrent Employment Policy, the Committee recommends changing Point 3 under the Procedure section to read:</w:t>
      </w:r>
    </w:p>
    <w:p w:rsidR="007548BD" w:rsidRDefault="007548BD" w:rsidP="007548BD"/>
    <w:p w:rsidR="007548BD" w:rsidRDefault="007548BD" w:rsidP="007548BD">
      <w:r>
        <w:t>“In consultation with the Employee’s Director and Human Resources Supervisor, the CAO has the authority to approve or deny the request; however, any requests from Senior Management will require approval from Council.”</w:t>
      </w:r>
    </w:p>
    <w:p w:rsidR="00DC5976" w:rsidRDefault="00DC5976" w:rsidP="007548BD"/>
    <w:p w:rsidR="00DC5976" w:rsidRPr="00DC5976" w:rsidRDefault="00DC5976" w:rsidP="007548BD">
      <w:pPr>
        <w:rPr>
          <w:b/>
          <w:sz w:val="26"/>
          <w:szCs w:val="26"/>
        </w:rPr>
      </w:pPr>
      <w:r w:rsidRPr="00DC5976">
        <w:rPr>
          <w:b/>
          <w:sz w:val="26"/>
          <w:szCs w:val="26"/>
        </w:rPr>
        <w:t>Motion #14-028</w:t>
      </w:r>
    </w:p>
    <w:p w:rsidR="00DC5976" w:rsidRPr="00DC5976" w:rsidRDefault="00DC5976" w:rsidP="007548BD">
      <w:pPr>
        <w:rPr>
          <w:b/>
          <w:sz w:val="26"/>
          <w:szCs w:val="26"/>
        </w:rPr>
      </w:pPr>
      <w:r w:rsidRPr="00DC5976">
        <w:rPr>
          <w:b/>
          <w:sz w:val="26"/>
          <w:szCs w:val="26"/>
        </w:rPr>
        <w:t>Concurrent Employment</w:t>
      </w:r>
    </w:p>
    <w:p w:rsidR="007548BD" w:rsidRDefault="007548BD" w:rsidP="007548BD"/>
    <w:p w:rsidR="007548BD" w:rsidRDefault="00DC5976" w:rsidP="007548BD">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7548BD">
        <w:t xml:space="preserve"> approval of the Concurrent Employment Policy, as attached.</w:t>
      </w:r>
    </w:p>
    <w:p w:rsidR="00DC5976" w:rsidRDefault="00DC5976" w:rsidP="007548BD"/>
    <w:p w:rsidR="00DC5976" w:rsidRDefault="00DC5976" w:rsidP="007548BD">
      <w:r>
        <w:tab/>
      </w:r>
      <w:r>
        <w:tab/>
        <w:t xml:space="preserve">In </w:t>
      </w:r>
      <w:proofErr w:type="spellStart"/>
      <w:r>
        <w:t>Favour</w:t>
      </w:r>
      <w:proofErr w:type="spellEnd"/>
      <w:r>
        <w:t>:</w:t>
      </w:r>
      <w:r>
        <w:tab/>
        <w:t>6</w:t>
      </w:r>
      <w:r>
        <w:tab/>
        <w:t>Opposing:</w:t>
      </w:r>
      <w:r>
        <w:tab/>
        <w:t>0</w:t>
      </w:r>
    </w:p>
    <w:p w:rsidR="00DC5976" w:rsidRDefault="00DC5976" w:rsidP="007548BD"/>
    <w:p w:rsidR="00DC5976" w:rsidRDefault="00DC5976" w:rsidP="007548BD">
      <w:r w:rsidRPr="00DC5976">
        <w:rPr>
          <w:b/>
        </w:rPr>
        <w:t>Decision:</w:t>
      </w:r>
      <w:r>
        <w:tab/>
        <w:t>Motion carried.</w:t>
      </w:r>
    </w:p>
    <w:p w:rsidR="007548BD" w:rsidRDefault="007548BD" w:rsidP="007548BD"/>
    <w:p w:rsidR="007548BD" w:rsidRPr="00A012B8" w:rsidRDefault="007548BD" w:rsidP="007548BD">
      <w:pPr>
        <w:rPr>
          <w:b/>
          <w:sz w:val="28"/>
          <w:szCs w:val="28"/>
        </w:rPr>
      </w:pPr>
      <w:r w:rsidRPr="00A012B8">
        <w:rPr>
          <w:b/>
          <w:sz w:val="28"/>
          <w:szCs w:val="28"/>
        </w:rPr>
        <w:t>Crosswalk Guard</w:t>
      </w:r>
    </w:p>
    <w:p w:rsidR="007548BD" w:rsidRDefault="007548BD" w:rsidP="007548BD"/>
    <w:p w:rsidR="007548BD" w:rsidRDefault="007548BD" w:rsidP="007548BD">
      <w:r>
        <w:t xml:space="preserve">The HR Supervisor advised Council that 2 Crosswalk Guards located at Gander Academy and the Curling Club have been budgeted however the Curling Club Crosswalk position remains unfilled after several unsuccessful attempts to fill the position.  </w:t>
      </w:r>
    </w:p>
    <w:p w:rsidR="007548BD" w:rsidRDefault="007548BD" w:rsidP="007548BD"/>
    <w:p w:rsidR="004662B9" w:rsidRDefault="007548BD" w:rsidP="007548BD">
      <w:r>
        <w:t>With respect to the hourly wage, which is currently $12.63 per hour, the Comm</w:t>
      </w:r>
      <w:r w:rsidR="004662B9">
        <w:t>ittee was asked to consider</w:t>
      </w:r>
      <w:r>
        <w:t xml:space="preserve"> increasing the wage equal to the Ticket Seller, which is $14.25/hour.   Given the fact that the Town has been unsuccessful in filling the position vacated last year, and with the potential of a second vacancy, this increase may assist in staffing the positions.  The cost to the Town would be $20.25 per week per position.</w:t>
      </w:r>
    </w:p>
    <w:p w:rsidR="004662B9" w:rsidRDefault="004662B9" w:rsidP="007548BD"/>
    <w:p w:rsidR="004662B9" w:rsidRPr="009F2179" w:rsidRDefault="004662B9" w:rsidP="007548BD">
      <w:pPr>
        <w:rPr>
          <w:b/>
          <w:sz w:val="26"/>
          <w:szCs w:val="26"/>
        </w:rPr>
      </w:pPr>
      <w:r w:rsidRPr="009F2179">
        <w:rPr>
          <w:b/>
          <w:sz w:val="26"/>
          <w:szCs w:val="26"/>
        </w:rPr>
        <w:t>Motion #14-029</w:t>
      </w:r>
    </w:p>
    <w:p w:rsidR="009F2179" w:rsidRPr="009F2179" w:rsidRDefault="009F2179" w:rsidP="009F2179">
      <w:pPr>
        <w:rPr>
          <w:b/>
          <w:sz w:val="26"/>
          <w:szCs w:val="26"/>
        </w:rPr>
      </w:pPr>
      <w:r w:rsidRPr="009F2179">
        <w:rPr>
          <w:b/>
          <w:sz w:val="26"/>
          <w:szCs w:val="26"/>
        </w:rPr>
        <w:t>Crosswalk Guard</w:t>
      </w:r>
    </w:p>
    <w:p w:rsidR="004662B9" w:rsidRDefault="004662B9" w:rsidP="007548BD"/>
    <w:p w:rsidR="007548BD" w:rsidRDefault="00812BBF" w:rsidP="007548BD">
      <w:r>
        <w:t xml:space="preserve">Moved by </w:t>
      </w:r>
      <w:proofErr w:type="spellStart"/>
      <w:r>
        <w:t>Councillor</w:t>
      </w:r>
      <w:proofErr w:type="spellEnd"/>
      <w:r>
        <w:t xml:space="preserve"> Lorenzen and seconded by </w:t>
      </w:r>
      <w:proofErr w:type="spellStart"/>
      <w:r>
        <w:t>Councillor</w:t>
      </w:r>
      <w:proofErr w:type="spellEnd"/>
      <w:r>
        <w:t xml:space="preserve"> Dove</w:t>
      </w:r>
      <w:r w:rsidR="007548BD">
        <w:t xml:space="preserve"> that the Crosswalk Guard rate of pay be increased to $14.25/hour effective January 1, 2014.</w:t>
      </w:r>
    </w:p>
    <w:p w:rsidR="007548BD" w:rsidRPr="00812BBF" w:rsidRDefault="007548BD" w:rsidP="007548BD"/>
    <w:p w:rsidR="00812BBF" w:rsidRPr="00812BBF" w:rsidRDefault="00812BBF" w:rsidP="007548BD">
      <w:r w:rsidRPr="00812BBF">
        <w:tab/>
      </w:r>
      <w:r w:rsidRPr="00812BBF">
        <w:tab/>
        <w:t xml:space="preserve">In </w:t>
      </w:r>
      <w:proofErr w:type="spellStart"/>
      <w:r w:rsidRPr="00812BBF">
        <w:t>Favour</w:t>
      </w:r>
      <w:proofErr w:type="spellEnd"/>
      <w:r w:rsidRPr="00812BBF">
        <w:t>:</w:t>
      </w:r>
      <w:r w:rsidRPr="00812BBF">
        <w:tab/>
        <w:t>6</w:t>
      </w:r>
      <w:r w:rsidRPr="00812BBF">
        <w:tab/>
        <w:t>Opposing:</w:t>
      </w:r>
      <w:r w:rsidRPr="00812BBF">
        <w:tab/>
        <w:t>0</w:t>
      </w:r>
    </w:p>
    <w:p w:rsidR="00812BBF" w:rsidRPr="00812BBF" w:rsidRDefault="00812BBF" w:rsidP="007548BD"/>
    <w:p w:rsidR="00812BBF" w:rsidRPr="00812BBF" w:rsidRDefault="00812BBF" w:rsidP="007548BD">
      <w:r w:rsidRPr="00812BBF">
        <w:rPr>
          <w:b/>
        </w:rPr>
        <w:t>Decision:</w:t>
      </w:r>
      <w:r w:rsidRPr="00812BBF">
        <w:tab/>
        <w:t>Motion carried.</w:t>
      </w:r>
    </w:p>
    <w:p w:rsidR="00812BBF" w:rsidRPr="00812BBF" w:rsidRDefault="00812BBF" w:rsidP="007548BD"/>
    <w:p w:rsidR="007548BD" w:rsidRDefault="007548BD" w:rsidP="007548BD">
      <w:r>
        <w:t xml:space="preserve">The HR Supervisor left the Committee meeting and the Municipal Enforcement Officer joined the </w:t>
      </w:r>
      <w:r w:rsidR="00812BBF">
        <w:t xml:space="preserve">Committee </w:t>
      </w:r>
      <w:r>
        <w:t>meeting.</w:t>
      </w:r>
    </w:p>
    <w:p w:rsidR="007548BD" w:rsidRPr="00F62004" w:rsidRDefault="007548BD" w:rsidP="007548BD">
      <w:pPr>
        <w:rPr>
          <w:b/>
          <w:u w:val="single"/>
        </w:rPr>
      </w:pPr>
      <w:r>
        <w:rPr>
          <w:b/>
          <w:u w:val="single"/>
        </w:rPr>
        <w:lastRenderedPageBreak/>
        <w:t>PUBLIC SAFETY</w:t>
      </w:r>
    </w:p>
    <w:p w:rsidR="007548BD" w:rsidRPr="006C27D5" w:rsidRDefault="007548BD" w:rsidP="007548BD">
      <w:pPr>
        <w:rPr>
          <w:b/>
          <w:sz w:val="28"/>
          <w:szCs w:val="28"/>
        </w:rPr>
      </w:pPr>
    </w:p>
    <w:p w:rsidR="007548BD" w:rsidRDefault="007548BD" w:rsidP="007548BD">
      <w:r w:rsidRPr="006C27D5">
        <w:rPr>
          <w:b/>
          <w:sz w:val="28"/>
          <w:szCs w:val="28"/>
        </w:rPr>
        <w:t>Municipal Enforcement Quarterly Report</w:t>
      </w:r>
    </w:p>
    <w:p w:rsidR="007548BD" w:rsidRPr="002415D3" w:rsidRDefault="007548BD" w:rsidP="007548BD"/>
    <w:p w:rsidR="007548BD" w:rsidRPr="002415D3" w:rsidRDefault="007548BD" w:rsidP="007548BD">
      <w:r>
        <w:t>The Municipal Enforcement D</w:t>
      </w:r>
      <w:r w:rsidRPr="002415D3">
        <w:t xml:space="preserve">epartment has submitted their </w:t>
      </w:r>
      <w:r>
        <w:t>Q</w:t>
      </w:r>
      <w:r w:rsidRPr="002415D3">
        <w:t xml:space="preserve">uarterly </w:t>
      </w:r>
      <w:r>
        <w:t>R</w:t>
      </w:r>
      <w:r w:rsidRPr="002415D3">
        <w:t xml:space="preserve">eport for the period </w:t>
      </w:r>
      <w:r>
        <w:t>of</w:t>
      </w:r>
      <w:r w:rsidRPr="002415D3">
        <w:t xml:space="preserve"> November 1</w:t>
      </w:r>
      <w:r w:rsidRPr="002415D3">
        <w:rPr>
          <w:vertAlign w:val="superscript"/>
        </w:rPr>
        <w:t>st</w:t>
      </w:r>
      <w:r>
        <w:t xml:space="preserve">, 2013 </w:t>
      </w:r>
      <w:r w:rsidRPr="002415D3">
        <w:t>– January 31</w:t>
      </w:r>
      <w:r w:rsidRPr="002415D3">
        <w:rPr>
          <w:vertAlign w:val="superscript"/>
        </w:rPr>
        <w:t>st</w:t>
      </w:r>
      <w:r w:rsidRPr="002415D3">
        <w:t xml:space="preserve"> 2014</w:t>
      </w:r>
      <w:r>
        <w:t xml:space="preserve">. </w:t>
      </w:r>
      <w:r w:rsidRPr="002415D3">
        <w:t xml:space="preserve"> </w:t>
      </w:r>
      <w:r>
        <w:t>T</w:t>
      </w:r>
      <w:r w:rsidRPr="002415D3">
        <w:t>he number of tickets was 475 and the number of municipal complaints was 288. During the same period last year the number of tickets was 245 and the number of complaints was 246.</w:t>
      </w:r>
    </w:p>
    <w:p w:rsidR="007548BD" w:rsidRPr="002415D3" w:rsidRDefault="007548BD" w:rsidP="007548BD"/>
    <w:p w:rsidR="007548BD" w:rsidRPr="006C27D5" w:rsidRDefault="007548BD" w:rsidP="007548BD">
      <w:pPr>
        <w:rPr>
          <w:b/>
          <w:sz w:val="28"/>
          <w:szCs w:val="28"/>
        </w:rPr>
      </w:pPr>
      <w:r w:rsidRPr="006C27D5">
        <w:rPr>
          <w:b/>
          <w:sz w:val="28"/>
          <w:szCs w:val="28"/>
        </w:rPr>
        <w:t>Fire Department Quarterly Report</w:t>
      </w:r>
    </w:p>
    <w:p w:rsidR="007548BD" w:rsidRPr="002415D3" w:rsidRDefault="007548BD" w:rsidP="007548BD"/>
    <w:p w:rsidR="007548BD" w:rsidRDefault="007548BD" w:rsidP="007548BD">
      <w:r w:rsidRPr="002415D3">
        <w:t xml:space="preserve">The Fire Chief presented the </w:t>
      </w:r>
      <w:r>
        <w:t>F</w:t>
      </w:r>
      <w:r w:rsidRPr="002415D3">
        <w:t xml:space="preserve">ire </w:t>
      </w:r>
      <w:r>
        <w:t>D</w:t>
      </w:r>
      <w:r w:rsidRPr="002415D3">
        <w:t xml:space="preserve">epartments </w:t>
      </w:r>
      <w:r>
        <w:t>Quarterly Report</w:t>
      </w:r>
      <w:r w:rsidRPr="002415D3">
        <w:t xml:space="preserve"> </w:t>
      </w:r>
      <w:r>
        <w:t xml:space="preserve">for the period </w:t>
      </w:r>
      <w:r w:rsidRPr="002415D3">
        <w:t>of Nov</w:t>
      </w:r>
      <w:r>
        <w:t>ember</w:t>
      </w:r>
      <w:r w:rsidRPr="002415D3">
        <w:t xml:space="preserve"> 1</w:t>
      </w:r>
      <w:r w:rsidRPr="002415D3">
        <w:rPr>
          <w:vertAlign w:val="superscript"/>
        </w:rPr>
        <w:t>st</w:t>
      </w:r>
      <w:r w:rsidRPr="002415D3">
        <w:t xml:space="preserve"> 201</w:t>
      </w:r>
      <w:r>
        <w:t xml:space="preserve">3 </w:t>
      </w:r>
      <w:r w:rsidRPr="002415D3">
        <w:t>– January 3</w:t>
      </w:r>
      <w:r>
        <w:t>1</w:t>
      </w:r>
      <w:r w:rsidRPr="006723E0">
        <w:rPr>
          <w:vertAlign w:val="superscript"/>
        </w:rPr>
        <w:t>st</w:t>
      </w:r>
      <w:r w:rsidRPr="002415D3">
        <w:t xml:space="preserve">, 2014. </w:t>
      </w:r>
      <w:r>
        <w:t xml:space="preserve"> </w:t>
      </w:r>
      <w:r w:rsidRPr="002415D3">
        <w:t xml:space="preserve">The number of fire inspections was 50 compared to 95 for the same period as last year. The number of man hours of training for this quarter is 1857 down from 2130.5 hours last year. The number of fire calls for the quarter is 54 </w:t>
      </w:r>
      <w:r>
        <w:t xml:space="preserve">which </w:t>
      </w:r>
      <w:proofErr w:type="gramStart"/>
      <w:r>
        <w:t>is</w:t>
      </w:r>
      <w:proofErr w:type="gramEnd"/>
      <w:r>
        <w:t xml:space="preserve"> </w:t>
      </w:r>
      <w:r w:rsidRPr="002415D3">
        <w:t xml:space="preserve">up from 46 for the same period last year. </w:t>
      </w:r>
    </w:p>
    <w:p w:rsidR="007548BD" w:rsidRPr="002415D3" w:rsidRDefault="007548BD" w:rsidP="007548BD"/>
    <w:p w:rsidR="007548BD" w:rsidRPr="006C27D5" w:rsidRDefault="007548BD" w:rsidP="007548BD">
      <w:pPr>
        <w:rPr>
          <w:b/>
          <w:sz w:val="28"/>
          <w:szCs w:val="28"/>
        </w:rPr>
      </w:pPr>
      <w:bookmarkStart w:id="0" w:name="_GoBack"/>
      <w:bookmarkEnd w:id="0"/>
      <w:r w:rsidRPr="006C27D5">
        <w:rPr>
          <w:b/>
          <w:sz w:val="28"/>
          <w:szCs w:val="28"/>
        </w:rPr>
        <w:t>Training for the Municipal Police</w:t>
      </w:r>
    </w:p>
    <w:p w:rsidR="007548BD" w:rsidRPr="002415D3" w:rsidRDefault="007548BD" w:rsidP="007548BD"/>
    <w:p w:rsidR="007548BD" w:rsidRPr="002415D3" w:rsidRDefault="007548BD" w:rsidP="007548BD">
      <w:r w:rsidRPr="002415D3">
        <w:t xml:space="preserve">The </w:t>
      </w:r>
      <w:r>
        <w:t>M</w:t>
      </w:r>
      <w:r w:rsidRPr="002415D3">
        <w:t xml:space="preserve">unicipal </w:t>
      </w:r>
      <w:r>
        <w:t>P</w:t>
      </w:r>
      <w:r w:rsidRPr="002415D3">
        <w:t xml:space="preserve">olice brought forward a request </w:t>
      </w:r>
      <w:r>
        <w:t>to the C</w:t>
      </w:r>
      <w:r w:rsidRPr="002415D3">
        <w:t>ommittee regarding the upgrading of their self defense training with regard to the use of their baton and OC spray.  Their con</w:t>
      </w:r>
      <w:r>
        <w:t>cern is that since leaving the P</w:t>
      </w:r>
      <w:r w:rsidRPr="002415D3">
        <w:t xml:space="preserve">olice </w:t>
      </w:r>
      <w:r>
        <w:t>Academy neither of the O</w:t>
      </w:r>
      <w:r w:rsidRPr="002415D3">
        <w:t xml:space="preserve">fficers has received any upgrading or ongoing training with regard to deployment </w:t>
      </w:r>
      <w:r>
        <w:t xml:space="preserve">of </w:t>
      </w:r>
      <w:r w:rsidRPr="002415D3">
        <w:t xml:space="preserve">these tools. The </w:t>
      </w:r>
      <w:r>
        <w:t>C</w:t>
      </w:r>
      <w:r w:rsidRPr="002415D3">
        <w:t xml:space="preserve">ommittee feels that there is justification in their request and will write a letter to the Officer in charge of the RCMP Detachment requesting that the Municipal Police be included in the training program with regard to the use of the baton and OC spray. </w:t>
      </w:r>
    </w:p>
    <w:p w:rsidR="007548BD" w:rsidRPr="002415D3" w:rsidRDefault="007548BD" w:rsidP="007548BD"/>
    <w:p w:rsidR="007548BD" w:rsidRPr="006C27D5" w:rsidRDefault="007548BD" w:rsidP="007548BD">
      <w:pPr>
        <w:rPr>
          <w:b/>
          <w:sz w:val="28"/>
          <w:szCs w:val="28"/>
        </w:rPr>
      </w:pPr>
      <w:r w:rsidRPr="006C27D5">
        <w:rPr>
          <w:b/>
          <w:sz w:val="28"/>
          <w:szCs w:val="28"/>
        </w:rPr>
        <w:t>Municipal Ticketing Regulations</w:t>
      </w:r>
    </w:p>
    <w:p w:rsidR="007548BD" w:rsidRDefault="007548BD" w:rsidP="007548BD"/>
    <w:p w:rsidR="007548BD" w:rsidRDefault="007548BD" w:rsidP="007548BD">
      <w:r w:rsidRPr="002415D3">
        <w:t xml:space="preserve">The </w:t>
      </w:r>
      <w:r>
        <w:t>Committee is presenting to C</w:t>
      </w:r>
      <w:r w:rsidRPr="002415D3">
        <w:t>ouncil a set of regulations for inclusion in the municipal ticketing program.</w:t>
      </w:r>
    </w:p>
    <w:p w:rsidR="007548BD" w:rsidRDefault="007548BD" w:rsidP="007548BD"/>
    <w:p w:rsidR="00095ED1" w:rsidRPr="00885950" w:rsidRDefault="00264D75" w:rsidP="007548BD">
      <w:pPr>
        <w:rPr>
          <w:b/>
          <w:sz w:val="26"/>
          <w:szCs w:val="26"/>
        </w:rPr>
      </w:pPr>
      <w:r w:rsidRPr="00885950">
        <w:rPr>
          <w:b/>
          <w:sz w:val="26"/>
          <w:szCs w:val="26"/>
        </w:rPr>
        <w:t>Motion #14-030</w:t>
      </w:r>
    </w:p>
    <w:p w:rsidR="00885950" w:rsidRPr="00885950" w:rsidRDefault="00885950" w:rsidP="007548BD">
      <w:pPr>
        <w:rPr>
          <w:b/>
          <w:sz w:val="26"/>
          <w:szCs w:val="26"/>
        </w:rPr>
      </w:pPr>
      <w:r w:rsidRPr="00885950">
        <w:rPr>
          <w:b/>
          <w:sz w:val="26"/>
          <w:szCs w:val="26"/>
        </w:rPr>
        <w:t>Municipal Ticketing Regulations</w:t>
      </w:r>
    </w:p>
    <w:p w:rsidR="00264D75" w:rsidRDefault="00264D75" w:rsidP="007548BD"/>
    <w:p w:rsidR="007548BD" w:rsidRDefault="00885950" w:rsidP="007548BD">
      <w:r>
        <w:t xml:space="preserve">Moved by </w:t>
      </w:r>
      <w:proofErr w:type="spellStart"/>
      <w:r>
        <w:t>Councillor</w:t>
      </w:r>
      <w:proofErr w:type="spellEnd"/>
      <w:r>
        <w:t xml:space="preserve"> Lorenzen and seconded by </w:t>
      </w:r>
      <w:proofErr w:type="spellStart"/>
      <w:r>
        <w:t>Councillor</w:t>
      </w:r>
      <w:proofErr w:type="spellEnd"/>
      <w:r>
        <w:t xml:space="preserve"> Dove</w:t>
      </w:r>
      <w:r w:rsidR="007548BD" w:rsidRPr="002415D3">
        <w:t xml:space="preserve"> that the Civic Address Numbering Regulation be included in t</w:t>
      </w:r>
      <w:r w:rsidR="007548BD">
        <w:t>he Municipal Ticketing Program, as attached.</w:t>
      </w:r>
    </w:p>
    <w:p w:rsidR="00885950" w:rsidRDefault="00885950" w:rsidP="007548BD"/>
    <w:p w:rsidR="00885950" w:rsidRDefault="00885950" w:rsidP="007548BD">
      <w:r>
        <w:tab/>
      </w:r>
      <w:r>
        <w:tab/>
        <w:t xml:space="preserve">In </w:t>
      </w:r>
      <w:proofErr w:type="spellStart"/>
      <w:r>
        <w:t>Favour</w:t>
      </w:r>
      <w:proofErr w:type="spellEnd"/>
      <w:r>
        <w:t>:</w:t>
      </w:r>
      <w:r>
        <w:tab/>
        <w:t>6</w:t>
      </w:r>
      <w:r>
        <w:tab/>
        <w:t>Opposing:</w:t>
      </w:r>
      <w:r>
        <w:tab/>
        <w:t>0</w:t>
      </w:r>
    </w:p>
    <w:p w:rsidR="00885950" w:rsidRDefault="00885950" w:rsidP="007548BD"/>
    <w:p w:rsidR="00885950" w:rsidRDefault="00885950" w:rsidP="007548BD">
      <w:r w:rsidRPr="00885950">
        <w:rPr>
          <w:b/>
        </w:rPr>
        <w:t>Decision:</w:t>
      </w:r>
      <w:r>
        <w:tab/>
        <w:t>Motion carried.</w:t>
      </w:r>
    </w:p>
    <w:p w:rsidR="00133B59" w:rsidRDefault="00133B59" w:rsidP="007548BD"/>
    <w:p w:rsidR="00133B59" w:rsidRDefault="00133B59" w:rsidP="007548BD"/>
    <w:p w:rsidR="00133B59" w:rsidRPr="00133B59" w:rsidRDefault="00133B59" w:rsidP="007548BD">
      <w:pPr>
        <w:rPr>
          <w:b/>
          <w:sz w:val="28"/>
          <w:szCs w:val="28"/>
        </w:rPr>
      </w:pPr>
      <w:r w:rsidRPr="00133B59">
        <w:rPr>
          <w:b/>
          <w:sz w:val="28"/>
          <w:szCs w:val="28"/>
        </w:rPr>
        <w:lastRenderedPageBreak/>
        <w:t>Depositing Snow on the Roads</w:t>
      </w:r>
    </w:p>
    <w:p w:rsidR="00133B59" w:rsidRPr="004D15C1" w:rsidRDefault="00133B59" w:rsidP="007548BD">
      <w:pPr>
        <w:rPr>
          <w:i/>
        </w:rPr>
      </w:pPr>
    </w:p>
    <w:p w:rsidR="00133B59" w:rsidRPr="000A148E" w:rsidRDefault="00133B59" w:rsidP="007548BD">
      <w:r w:rsidRPr="000A148E">
        <w:t>Municipal Enforcement would like to remind the public that it is illegal to blow or shovel snow onto a Town street.  Individuals caught doing so will be ticketed.</w:t>
      </w:r>
    </w:p>
    <w:p w:rsidR="007548BD" w:rsidRPr="004D15C1" w:rsidRDefault="007548BD" w:rsidP="007548BD">
      <w:pPr>
        <w:rPr>
          <w:i/>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w:t>
      </w:r>
      <w:proofErr w:type="spellStart"/>
      <w:r w:rsidR="00133B59">
        <w:t>Councillor</w:t>
      </w:r>
      <w:proofErr w:type="spellEnd"/>
      <w:r w:rsidR="00133B59">
        <w:t xml:space="preserve"> Anstey</w:t>
      </w:r>
      <w:r w:rsidRPr="00EC3088">
        <w:t>.</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133B59">
        <w:t>February 17</w:t>
      </w:r>
      <w:r w:rsidR="003C033A">
        <w:t>, 201</w:t>
      </w:r>
      <w:r w:rsidR="004E6B2A">
        <w:t>4</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BF16E5">
        <w:t xml:space="preserve"> </w:t>
      </w:r>
      <w:r w:rsidR="004E6B2A">
        <w:t xml:space="preserve">R. Anstey, Councillor; </w:t>
      </w:r>
      <w:r w:rsidR="00BF16E5">
        <w:t>D. Deschamps</w:t>
      </w:r>
      <w:r w:rsidR="00CD500C">
        <w:t>,</w:t>
      </w:r>
      <w:r w:rsidR="006E36D8">
        <w:t xml:space="preserve"> Director of Rec</w:t>
      </w:r>
      <w:r w:rsidR="00A4310C">
        <w:t>r</w:t>
      </w:r>
      <w:r w:rsidR="00776F1D">
        <w:t>eation and Community Services</w:t>
      </w:r>
      <w:r w:rsidR="00BF16E5">
        <w:t>;</w:t>
      </w:r>
      <w:r w:rsidR="00CD500C">
        <w:t xml:space="preserve"> </w:t>
      </w:r>
      <w:r w:rsidR="00133B59">
        <w:t>D. Chafe, CAO.</w:t>
      </w:r>
    </w:p>
    <w:p w:rsidR="00CA53AA" w:rsidRDefault="00CA53AA" w:rsidP="00EE627E"/>
    <w:p w:rsidR="00CA343A" w:rsidRDefault="00B1563D" w:rsidP="00776F1D">
      <w:r>
        <w:t>The following items were discussed:</w:t>
      </w:r>
    </w:p>
    <w:p w:rsidR="00640A0F" w:rsidRDefault="00640A0F" w:rsidP="00776F1D"/>
    <w:p w:rsidR="0039459F" w:rsidRPr="003749B7" w:rsidRDefault="0039459F" w:rsidP="0039459F">
      <w:pPr>
        <w:spacing w:line="360" w:lineRule="auto"/>
        <w:rPr>
          <w:sz w:val="28"/>
          <w:szCs w:val="28"/>
        </w:rPr>
      </w:pPr>
      <w:r>
        <w:rPr>
          <w:b/>
          <w:sz w:val="28"/>
          <w:szCs w:val="28"/>
        </w:rPr>
        <w:t>Invoice</w:t>
      </w:r>
    </w:p>
    <w:p w:rsidR="0039459F" w:rsidRDefault="0039459F" w:rsidP="0039459F">
      <w:r>
        <w:t>The Committee reviewed the attached invoice which was present for its consideration.  The Director advised that the goods and services have been supplied in accordance with the requirements of the contract and the Committee refers to the Finance Committee for its consideration and recommendation to Council.</w:t>
      </w:r>
    </w:p>
    <w:p w:rsidR="0039459F" w:rsidRDefault="0039459F" w:rsidP="0039459F">
      <w:pPr>
        <w:rPr>
          <w:b/>
          <w:i/>
        </w:rPr>
      </w:pPr>
      <w:r>
        <w:rPr>
          <w:b/>
          <w:i/>
        </w:rPr>
        <w:t xml:space="preserve"> </w:t>
      </w:r>
    </w:p>
    <w:p w:rsidR="0039459F" w:rsidRDefault="0039459F" w:rsidP="0039459F">
      <w:pPr>
        <w:rPr>
          <w:sz w:val="28"/>
          <w:szCs w:val="28"/>
        </w:rPr>
      </w:pPr>
      <w:r>
        <w:rPr>
          <w:b/>
          <w:sz w:val="28"/>
          <w:szCs w:val="28"/>
        </w:rPr>
        <w:t>Policy – Grants, Subsidies &amp; In-Kind Services</w:t>
      </w:r>
    </w:p>
    <w:p w:rsidR="0039459F" w:rsidRDefault="0039459F" w:rsidP="0039459F">
      <w:pPr>
        <w:rPr>
          <w:lang w:val="en-CA"/>
        </w:rPr>
      </w:pPr>
    </w:p>
    <w:p w:rsidR="0039459F" w:rsidRDefault="0039459F" w:rsidP="0039459F">
      <w:pPr>
        <w:rPr>
          <w:lang w:val="en-CA"/>
        </w:rPr>
      </w:pPr>
      <w:r>
        <w:rPr>
          <w:lang w:val="en-CA"/>
        </w:rPr>
        <w:t>The Committee presented the Grants, Subsidies &amp; In-kind Services Policy for its final reading.</w:t>
      </w:r>
    </w:p>
    <w:p w:rsidR="0039459F" w:rsidRDefault="0039459F" w:rsidP="0039459F">
      <w:pPr>
        <w:rPr>
          <w:lang w:val="en-CA"/>
        </w:rPr>
      </w:pPr>
    </w:p>
    <w:p w:rsidR="0039459F" w:rsidRPr="0039459F" w:rsidRDefault="0039459F" w:rsidP="0039459F">
      <w:pPr>
        <w:rPr>
          <w:b/>
          <w:sz w:val="26"/>
          <w:szCs w:val="26"/>
          <w:lang w:val="en-CA"/>
        </w:rPr>
      </w:pPr>
      <w:r w:rsidRPr="0039459F">
        <w:rPr>
          <w:b/>
          <w:sz w:val="26"/>
          <w:szCs w:val="26"/>
          <w:lang w:val="en-CA"/>
        </w:rPr>
        <w:t>Motion #14-031</w:t>
      </w:r>
    </w:p>
    <w:p w:rsidR="0039459F" w:rsidRPr="0039459F" w:rsidRDefault="0039459F" w:rsidP="0039459F">
      <w:pPr>
        <w:rPr>
          <w:b/>
          <w:sz w:val="26"/>
          <w:szCs w:val="26"/>
          <w:lang w:val="en-CA"/>
        </w:rPr>
      </w:pPr>
      <w:r w:rsidRPr="0039459F">
        <w:rPr>
          <w:b/>
          <w:sz w:val="26"/>
          <w:szCs w:val="26"/>
          <w:lang w:val="en-CA"/>
        </w:rPr>
        <w:t>Policy – Grants, Subsidies &amp; In-Kind Services</w:t>
      </w:r>
    </w:p>
    <w:p w:rsidR="0039459F" w:rsidRDefault="0039459F" w:rsidP="0039459F">
      <w:pPr>
        <w:rPr>
          <w:lang w:val="en-CA"/>
        </w:rPr>
      </w:pPr>
    </w:p>
    <w:p w:rsidR="0039459F" w:rsidRDefault="0039459F" w:rsidP="0039459F">
      <w:pPr>
        <w:rPr>
          <w:lang w:val="en-CA"/>
        </w:rPr>
      </w:pPr>
      <w:r>
        <w:rPr>
          <w:lang w:val="en-CA"/>
        </w:rPr>
        <w:t xml:space="preserve">Moved by Councillor Anstey and seconded by Councillor Lorenzen that the Grants, Subsidies &amp; In-kind Services Policy be adopted as attached. </w:t>
      </w:r>
    </w:p>
    <w:p w:rsidR="0039459F" w:rsidRDefault="0039459F" w:rsidP="0039459F">
      <w:pPr>
        <w:rPr>
          <w:lang w:val="en-CA"/>
        </w:rPr>
      </w:pPr>
    </w:p>
    <w:p w:rsidR="0039459F" w:rsidRDefault="0039459F" w:rsidP="0039459F">
      <w:pPr>
        <w:rPr>
          <w:lang w:val="en-CA"/>
        </w:rPr>
      </w:pPr>
      <w:r>
        <w:rPr>
          <w:lang w:val="en-CA"/>
        </w:rPr>
        <w:tab/>
      </w:r>
      <w:r>
        <w:rPr>
          <w:lang w:val="en-CA"/>
        </w:rPr>
        <w:tab/>
        <w:t>In Favour:</w:t>
      </w:r>
      <w:r>
        <w:rPr>
          <w:lang w:val="en-CA"/>
        </w:rPr>
        <w:tab/>
        <w:t>6</w:t>
      </w:r>
      <w:r>
        <w:rPr>
          <w:lang w:val="en-CA"/>
        </w:rPr>
        <w:tab/>
        <w:t>Opposing:</w:t>
      </w:r>
      <w:r>
        <w:rPr>
          <w:lang w:val="en-CA"/>
        </w:rPr>
        <w:tab/>
        <w:t>0</w:t>
      </w:r>
    </w:p>
    <w:p w:rsidR="0039459F" w:rsidRDefault="0039459F" w:rsidP="0039459F">
      <w:pPr>
        <w:rPr>
          <w:lang w:val="en-CA"/>
        </w:rPr>
      </w:pPr>
    </w:p>
    <w:p w:rsidR="0039459F" w:rsidRPr="00C12899" w:rsidRDefault="0039459F" w:rsidP="0039459F">
      <w:r w:rsidRPr="0039459F">
        <w:rPr>
          <w:b/>
          <w:lang w:val="en-CA"/>
        </w:rPr>
        <w:t>Decision:</w:t>
      </w:r>
      <w:r>
        <w:rPr>
          <w:lang w:val="en-CA"/>
        </w:rPr>
        <w:tab/>
        <w:t>Motion carried.</w:t>
      </w:r>
    </w:p>
    <w:p w:rsidR="0039459F" w:rsidRDefault="0039459F" w:rsidP="0039459F">
      <w:pPr>
        <w:rPr>
          <w:b/>
          <w:sz w:val="28"/>
          <w:szCs w:val="28"/>
        </w:rPr>
      </w:pPr>
    </w:p>
    <w:p w:rsidR="003B6232" w:rsidRDefault="003B6232" w:rsidP="0039459F">
      <w:pPr>
        <w:rPr>
          <w:b/>
          <w:sz w:val="28"/>
          <w:szCs w:val="28"/>
        </w:rPr>
      </w:pPr>
    </w:p>
    <w:p w:rsidR="003B6232" w:rsidRDefault="003B6232" w:rsidP="0039459F">
      <w:pPr>
        <w:rPr>
          <w:b/>
          <w:sz w:val="28"/>
          <w:szCs w:val="28"/>
        </w:rPr>
      </w:pPr>
    </w:p>
    <w:p w:rsidR="003B6232" w:rsidRDefault="003B6232" w:rsidP="0039459F">
      <w:pPr>
        <w:rPr>
          <w:b/>
          <w:sz w:val="28"/>
          <w:szCs w:val="28"/>
        </w:rPr>
      </w:pPr>
    </w:p>
    <w:p w:rsidR="003B6232" w:rsidRDefault="003B6232" w:rsidP="0039459F">
      <w:pPr>
        <w:rPr>
          <w:b/>
          <w:sz w:val="28"/>
          <w:szCs w:val="28"/>
        </w:rPr>
      </w:pPr>
    </w:p>
    <w:p w:rsidR="003B6232" w:rsidRDefault="003B6232" w:rsidP="0039459F">
      <w:pPr>
        <w:rPr>
          <w:b/>
          <w:sz w:val="28"/>
          <w:szCs w:val="28"/>
        </w:rPr>
      </w:pPr>
    </w:p>
    <w:p w:rsidR="0039459F" w:rsidRDefault="0039459F" w:rsidP="0039459F">
      <w:pPr>
        <w:rPr>
          <w:b/>
          <w:sz w:val="28"/>
          <w:szCs w:val="28"/>
        </w:rPr>
      </w:pPr>
      <w:r>
        <w:rPr>
          <w:b/>
          <w:sz w:val="28"/>
          <w:szCs w:val="28"/>
        </w:rPr>
        <w:lastRenderedPageBreak/>
        <w:t>Age Friendly Provincial Grants Program</w:t>
      </w:r>
    </w:p>
    <w:p w:rsidR="0039459F" w:rsidRPr="00AD237D" w:rsidRDefault="0039459F" w:rsidP="0039459F"/>
    <w:p w:rsidR="0039459F" w:rsidRDefault="0039459F" w:rsidP="0039459F">
      <w:pPr>
        <w:rPr>
          <w:lang w:val="en-CA"/>
        </w:rPr>
      </w:pPr>
      <w:r>
        <w:rPr>
          <w:lang w:val="en-CA"/>
        </w:rPr>
        <w:t>The Provincial Government is inviting applications for the Age-Friendly Provincial Grants Program.  This program provides a total of $200,000 each year to selected groups to support the development of age-friendly communities.  Further information on the program, including the form and guidelines is available at the Provincial Department of Health and Community Services or at the Town’s Recreation &amp; Community Services Department.  The Deadline for applications is February 28, 2014.</w:t>
      </w:r>
    </w:p>
    <w:p w:rsidR="0039459F" w:rsidRDefault="0039459F" w:rsidP="0039459F">
      <w:pPr>
        <w:rPr>
          <w:lang w:val="en-CA"/>
        </w:rPr>
      </w:pPr>
    </w:p>
    <w:p w:rsidR="0039459F" w:rsidRDefault="0039459F" w:rsidP="0039459F">
      <w:pPr>
        <w:rPr>
          <w:lang w:val="en-CA"/>
        </w:rPr>
      </w:pPr>
      <w:r>
        <w:rPr>
          <w:lang w:val="en-CA"/>
        </w:rPr>
        <w:t>The Department will forward a copy of the application to Gander’s 55+ Senior’s group.</w:t>
      </w:r>
    </w:p>
    <w:p w:rsidR="0039459F" w:rsidRDefault="0039459F" w:rsidP="0039459F">
      <w:pPr>
        <w:rPr>
          <w:lang w:val="en-CA"/>
        </w:rPr>
      </w:pPr>
    </w:p>
    <w:p w:rsidR="0039459F" w:rsidRDefault="0039459F" w:rsidP="0039459F">
      <w:pPr>
        <w:rPr>
          <w:b/>
          <w:sz w:val="28"/>
          <w:szCs w:val="28"/>
        </w:rPr>
      </w:pPr>
      <w:r>
        <w:rPr>
          <w:b/>
          <w:sz w:val="28"/>
          <w:szCs w:val="28"/>
        </w:rPr>
        <w:t>Kevin Waterman Tribute</w:t>
      </w:r>
    </w:p>
    <w:p w:rsidR="0039459F" w:rsidRPr="00AD237D" w:rsidRDefault="0039459F" w:rsidP="0039459F"/>
    <w:p w:rsidR="0039459F" w:rsidRDefault="0039459F" w:rsidP="0039459F">
      <w:pPr>
        <w:rPr>
          <w:lang w:val="en-CA"/>
        </w:rPr>
      </w:pPr>
      <w:r>
        <w:rPr>
          <w:lang w:val="en-CA"/>
        </w:rPr>
        <w:t>There were a couple of suggestions by citizens to recognize the contribution that the late Kevin Waterman provided to recreation and the Town of Gander.  The Committee decided to invite the citizens in to the next Committee meeting to discuss their suggestions.</w:t>
      </w:r>
    </w:p>
    <w:p w:rsidR="0039459F" w:rsidRDefault="0039459F" w:rsidP="0039459F">
      <w:pPr>
        <w:rPr>
          <w:lang w:val="en-CA"/>
        </w:rPr>
      </w:pPr>
    </w:p>
    <w:p w:rsidR="0039459F" w:rsidRDefault="0039459F" w:rsidP="0039459F">
      <w:pPr>
        <w:rPr>
          <w:lang w:val="en-CA"/>
        </w:rPr>
      </w:pPr>
      <w:r>
        <w:rPr>
          <w:lang w:val="en-CA"/>
        </w:rPr>
        <w:t>There is currently no policy in place so once the suggestions are reviewed, the Committee will present it to Council for their review.</w:t>
      </w:r>
    </w:p>
    <w:p w:rsidR="0039459F" w:rsidRDefault="0039459F" w:rsidP="0039459F">
      <w:pPr>
        <w:rPr>
          <w:lang w:val="en-CA"/>
        </w:rPr>
      </w:pPr>
    </w:p>
    <w:p w:rsidR="0039459F" w:rsidRPr="003B6232" w:rsidRDefault="00E056CC" w:rsidP="0039459F">
      <w:pPr>
        <w:rPr>
          <w:lang w:val="en-CA"/>
        </w:rPr>
      </w:pPr>
      <w:r>
        <w:rPr>
          <w:lang w:val="en-CA"/>
        </w:rPr>
        <w:t>Deputy Mayor</w:t>
      </w:r>
      <w:r w:rsidR="0039459F" w:rsidRPr="003B6232">
        <w:rPr>
          <w:lang w:val="en-CA"/>
        </w:rPr>
        <w:t xml:space="preserve"> Abbott left </w:t>
      </w:r>
      <w:r>
        <w:rPr>
          <w:lang w:val="en-CA"/>
        </w:rPr>
        <w:t>the</w:t>
      </w:r>
      <w:r w:rsidR="003B6232">
        <w:rPr>
          <w:lang w:val="en-CA"/>
        </w:rPr>
        <w:t xml:space="preserve"> </w:t>
      </w:r>
      <w:r>
        <w:rPr>
          <w:lang w:val="en-CA"/>
        </w:rPr>
        <w:t xml:space="preserve">Council </w:t>
      </w:r>
      <w:r w:rsidR="0039459F" w:rsidRPr="003B6232">
        <w:rPr>
          <w:lang w:val="en-CA"/>
        </w:rPr>
        <w:t>meeting</w:t>
      </w:r>
      <w:r w:rsidR="003B6232">
        <w:rPr>
          <w:lang w:val="en-CA"/>
        </w:rPr>
        <w:t>.</w:t>
      </w:r>
    </w:p>
    <w:p w:rsidR="0039459F" w:rsidRDefault="0039459F" w:rsidP="0039459F">
      <w:pPr>
        <w:rPr>
          <w:lang w:val="en-CA"/>
        </w:rPr>
      </w:pPr>
    </w:p>
    <w:p w:rsidR="0039459F" w:rsidRDefault="0039459F" w:rsidP="0039459F">
      <w:pPr>
        <w:rPr>
          <w:b/>
          <w:sz w:val="28"/>
          <w:szCs w:val="28"/>
        </w:rPr>
      </w:pPr>
      <w:r>
        <w:rPr>
          <w:b/>
          <w:sz w:val="28"/>
          <w:szCs w:val="28"/>
        </w:rPr>
        <w:t>Canadian Cancer Society Request</w:t>
      </w:r>
    </w:p>
    <w:p w:rsidR="0039459F" w:rsidRPr="00AD237D" w:rsidRDefault="0039459F" w:rsidP="0039459F"/>
    <w:p w:rsidR="0039459F" w:rsidRDefault="0039459F" w:rsidP="0039459F">
      <w:pPr>
        <w:rPr>
          <w:lang w:val="en-CA"/>
        </w:rPr>
      </w:pPr>
      <w:r>
        <w:rPr>
          <w:lang w:val="en-CA"/>
        </w:rPr>
        <w:t>A letter was received from the Canadian Cancer Society requesting a donation or discount on the rental fees at the Gander Community Centre for their event in June 2014.  This year marks the 10</w:t>
      </w:r>
      <w:r w:rsidRPr="00E32FA1">
        <w:rPr>
          <w:vertAlign w:val="superscript"/>
          <w:lang w:val="en-CA"/>
        </w:rPr>
        <w:t>th</w:t>
      </w:r>
      <w:r>
        <w:rPr>
          <w:lang w:val="en-CA"/>
        </w:rPr>
        <w:t xml:space="preserve"> Anniversary for the Relay for Life in Gander.</w:t>
      </w:r>
    </w:p>
    <w:p w:rsidR="0039459F" w:rsidRDefault="0039459F" w:rsidP="0039459F">
      <w:pPr>
        <w:rPr>
          <w:lang w:val="en-CA"/>
        </w:rPr>
      </w:pPr>
    </w:p>
    <w:p w:rsidR="0039459F" w:rsidRDefault="0039459F" w:rsidP="0039459F">
      <w:pPr>
        <w:rPr>
          <w:lang w:val="en-CA"/>
        </w:rPr>
      </w:pPr>
      <w:r>
        <w:rPr>
          <w:lang w:val="en-CA"/>
        </w:rPr>
        <w:t>The Committee discussed this request and felt that since this is the 10</w:t>
      </w:r>
      <w:r w:rsidRPr="000D4386">
        <w:rPr>
          <w:vertAlign w:val="superscript"/>
          <w:lang w:val="en-CA"/>
        </w:rPr>
        <w:t>th</w:t>
      </w:r>
      <w:r>
        <w:rPr>
          <w:lang w:val="en-CA"/>
        </w:rPr>
        <w:t xml:space="preserve"> Anniversary, </w:t>
      </w:r>
      <w:r w:rsidR="00760450">
        <w:rPr>
          <w:lang w:val="en-CA"/>
        </w:rPr>
        <w:t>they would donate</w:t>
      </w:r>
      <w:r>
        <w:rPr>
          <w:lang w:val="en-CA"/>
        </w:rPr>
        <w:t xml:space="preserve"> half the cost to rent the building for this event which would total $1,183.50.</w:t>
      </w:r>
    </w:p>
    <w:p w:rsidR="00E056CC" w:rsidRDefault="00E056CC" w:rsidP="0039459F">
      <w:pPr>
        <w:rPr>
          <w:lang w:val="en-CA"/>
        </w:rPr>
      </w:pPr>
    </w:p>
    <w:p w:rsidR="00E056CC" w:rsidRPr="00E056CC" w:rsidRDefault="00E056CC" w:rsidP="0039459F">
      <w:pPr>
        <w:rPr>
          <w:b/>
          <w:sz w:val="26"/>
          <w:szCs w:val="26"/>
          <w:lang w:val="en-CA"/>
        </w:rPr>
      </w:pPr>
      <w:r w:rsidRPr="00E056CC">
        <w:rPr>
          <w:b/>
          <w:sz w:val="26"/>
          <w:szCs w:val="26"/>
          <w:lang w:val="en-CA"/>
        </w:rPr>
        <w:t>Motion #14-032</w:t>
      </w:r>
    </w:p>
    <w:p w:rsidR="00E056CC" w:rsidRPr="00E056CC" w:rsidRDefault="00E056CC" w:rsidP="0039459F">
      <w:pPr>
        <w:rPr>
          <w:b/>
          <w:sz w:val="26"/>
          <w:szCs w:val="26"/>
          <w:lang w:val="en-CA"/>
        </w:rPr>
      </w:pPr>
      <w:r w:rsidRPr="00E056CC">
        <w:rPr>
          <w:b/>
          <w:sz w:val="26"/>
          <w:szCs w:val="26"/>
          <w:lang w:val="en-CA"/>
        </w:rPr>
        <w:t xml:space="preserve">Canadian Cancer Society Request </w:t>
      </w:r>
    </w:p>
    <w:p w:rsidR="0039459F" w:rsidRPr="00E056CC" w:rsidRDefault="0039459F" w:rsidP="0039459F">
      <w:pPr>
        <w:rPr>
          <w:b/>
          <w:sz w:val="26"/>
          <w:szCs w:val="26"/>
          <w:lang w:val="en-CA"/>
        </w:rPr>
      </w:pPr>
    </w:p>
    <w:p w:rsidR="0039459F" w:rsidRDefault="00760450" w:rsidP="0039459F">
      <w:pPr>
        <w:rPr>
          <w:lang w:val="en-CA"/>
        </w:rPr>
      </w:pPr>
      <w:r>
        <w:rPr>
          <w:lang w:val="en-CA"/>
        </w:rPr>
        <w:t>Moved by Councillor Anstey and seconded by Councillor Parrott</w:t>
      </w:r>
      <w:r w:rsidR="0039459F">
        <w:rPr>
          <w:lang w:val="en-CA"/>
        </w:rPr>
        <w:t xml:space="preserve"> that a donation of $1,183.50 be made to the Canadian Cancer Society towards their Relay for Life event. </w:t>
      </w:r>
    </w:p>
    <w:p w:rsidR="00760450" w:rsidRDefault="00760450" w:rsidP="0039459F">
      <w:pPr>
        <w:rPr>
          <w:lang w:val="en-CA"/>
        </w:rPr>
      </w:pPr>
    </w:p>
    <w:p w:rsidR="00760450" w:rsidRDefault="00760450" w:rsidP="0039459F">
      <w:pPr>
        <w:rPr>
          <w:lang w:val="en-CA"/>
        </w:rPr>
      </w:pPr>
      <w:r>
        <w:rPr>
          <w:lang w:val="en-CA"/>
        </w:rPr>
        <w:tab/>
      </w:r>
      <w:r>
        <w:rPr>
          <w:lang w:val="en-CA"/>
        </w:rPr>
        <w:tab/>
        <w:t>In Favour:</w:t>
      </w:r>
      <w:r>
        <w:rPr>
          <w:lang w:val="en-CA"/>
        </w:rPr>
        <w:tab/>
        <w:t>5</w:t>
      </w:r>
      <w:r>
        <w:rPr>
          <w:lang w:val="en-CA"/>
        </w:rPr>
        <w:tab/>
        <w:t>Opposing:</w:t>
      </w:r>
      <w:r>
        <w:rPr>
          <w:lang w:val="en-CA"/>
        </w:rPr>
        <w:tab/>
        <w:t>0</w:t>
      </w:r>
    </w:p>
    <w:p w:rsidR="00760450" w:rsidRDefault="00760450" w:rsidP="0039459F">
      <w:pPr>
        <w:rPr>
          <w:lang w:val="en-CA"/>
        </w:rPr>
      </w:pPr>
    </w:p>
    <w:p w:rsidR="00760450" w:rsidRDefault="00760450" w:rsidP="0039459F">
      <w:pPr>
        <w:rPr>
          <w:lang w:val="en-CA"/>
        </w:rPr>
      </w:pPr>
      <w:r>
        <w:rPr>
          <w:lang w:val="en-CA"/>
        </w:rPr>
        <w:t>Decision:</w:t>
      </w:r>
      <w:r>
        <w:rPr>
          <w:lang w:val="en-CA"/>
        </w:rPr>
        <w:tab/>
        <w:t>Motion carried.</w:t>
      </w:r>
    </w:p>
    <w:p w:rsidR="00E056CC" w:rsidRDefault="00E056CC" w:rsidP="0039459F">
      <w:pPr>
        <w:rPr>
          <w:lang w:val="en-CA"/>
        </w:rPr>
      </w:pPr>
    </w:p>
    <w:p w:rsidR="0039459F" w:rsidRPr="00E056CC" w:rsidRDefault="00E056CC" w:rsidP="0039459F">
      <w:pPr>
        <w:rPr>
          <w:lang w:val="en-CA"/>
        </w:rPr>
      </w:pPr>
      <w:r>
        <w:rPr>
          <w:lang w:val="en-CA"/>
        </w:rPr>
        <w:t>Deputy Mayor</w:t>
      </w:r>
      <w:r w:rsidR="0039459F" w:rsidRPr="00E056CC">
        <w:rPr>
          <w:lang w:val="en-CA"/>
        </w:rPr>
        <w:t xml:space="preserve"> Abbott </w:t>
      </w:r>
      <w:r>
        <w:rPr>
          <w:lang w:val="en-CA"/>
        </w:rPr>
        <w:t>returned to the</w:t>
      </w:r>
      <w:r w:rsidR="004D15C1">
        <w:rPr>
          <w:lang w:val="en-CA"/>
        </w:rPr>
        <w:t xml:space="preserve"> Council</w:t>
      </w:r>
      <w:r>
        <w:rPr>
          <w:lang w:val="en-CA"/>
        </w:rPr>
        <w:t xml:space="preserve"> meeting.</w:t>
      </w:r>
    </w:p>
    <w:p w:rsidR="0039459F" w:rsidRDefault="0039459F" w:rsidP="0039459F">
      <w:pPr>
        <w:rPr>
          <w:b/>
          <w:sz w:val="28"/>
          <w:szCs w:val="28"/>
        </w:rPr>
      </w:pPr>
    </w:p>
    <w:p w:rsidR="0039459F" w:rsidRDefault="0039459F" w:rsidP="0039459F">
      <w:pPr>
        <w:rPr>
          <w:b/>
          <w:sz w:val="28"/>
          <w:szCs w:val="28"/>
        </w:rPr>
      </w:pPr>
      <w:r>
        <w:rPr>
          <w:b/>
          <w:sz w:val="28"/>
          <w:szCs w:val="28"/>
        </w:rPr>
        <w:lastRenderedPageBreak/>
        <w:t>Recreation Programmer Position</w:t>
      </w:r>
    </w:p>
    <w:p w:rsidR="0039459F" w:rsidRPr="00AD237D" w:rsidRDefault="0039459F" w:rsidP="0039459F"/>
    <w:p w:rsidR="0039459F" w:rsidRDefault="0039459F" w:rsidP="0039459F">
      <w:pPr>
        <w:rPr>
          <w:lang w:val="en-CA"/>
        </w:rPr>
      </w:pPr>
      <w:r>
        <w:rPr>
          <w:lang w:val="en-CA"/>
        </w:rPr>
        <w:t>The interview process has concluded for the new position of Recreation Programmer in the Recreation &amp; Community Services Department.  The successful candidate was Bruce Barbour.  Mr. Barbour is a resident of Gander but has spent the last number of years overseas in Korea.  He has a wide knowledge in recreation, kinesiology and fitness and the Department looks forward to working with Mr. Barbour.</w:t>
      </w:r>
    </w:p>
    <w:p w:rsidR="0039459F" w:rsidRDefault="0039459F" w:rsidP="0039459F">
      <w:pPr>
        <w:rPr>
          <w:lang w:val="en-CA"/>
        </w:rPr>
      </w:pPr>
    </w:p>
    <w:p w:rsidR="0039459F" w:rsidRDefault="0039459F" w:rsidP="0039459F">
      <w:pPr>
        <w:spacing w:line="360" w:lineRule="auto"/>
      </w:pPr>
      <w:r>
        <w:rPr>
          <w:b/>
          <w:sz w:val="28"/>
          <w:szCs w:val="28"/>
        </w:rPr>
        <w:t>Request for Usage of Cobb’s Pond Rotary Park</w:t>
      </w:r>
    </w:p>
    <w:p w:rsidR="0039459F" w:rsidRDefault="0039459F" w:rsidP="0039459F">
      <w:r>
        <w:t>The Department is starting to receive requests to use Cobb’s Pond Rotary Park for events such as weddings, birthday parties, etc.  The Director will be doing some research on appropriate fees to charge and guidelines for groups to follow to use the park area for special events.  The Department wants to avoid any competition with local businesses.  Once the research is completed, the Director will compile a usage policy for the Park.</w:t>
      </w:r>
    </w:p>
    <w:p w:rsidR="0039459F" w:rsidRDefault="0039459F" w:rsidP="0039459F"/>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proofErr w:type="spellStart"/>
      <w:r w:rsidR="005465C8">
        <w:t>Councillor</w:t>
      </w:r>
      <w:proofErr w:type="spellEnd"/>
      <w:r w:rsidR="005465C8">
        <w:t xml:space="preserve"> </w:t>
      </w:r>
      <w:r w:rsidR="00F042BA">
        <w:t>Anstey</w:t>
      </w:r>
      <w:r w:rsidR="00375E89">
        <w:t>.</w:t>
      </w:r>
    </w:p>
    <w:p w:rsidR="004A2343" w:rsidRPr="003978F9" w:rsidRDefault="004A2343" w:rsidP="004A2343"/>
    <w:p w:rsidR="005566AD" w:rsidRDefault="005566AD" w:rsidP="004A2343">
      <w:r>
        <w:t>The Economic Development Committ</w:t>
      </w:r>
      <w:r w:rsidR="004A2343">
        <w:t xml:space="preserve">ee meeting was held on </w:t>
      </w:r>
      <w:r w:rsidR="00F042BA">
        <w:t>February 20</w:t>
      </w:r>
      <w:r w:rsidR="003A0439">
        <w:t>,</w:t>
      </w:r>
      <w:r w:rsidR="006C11D3">
        <w:t xml:space="preserve"> 201</w:t>
      </w:r>
      <w:r w:rsidR="00A332C0">
        <w:t>4</w:t>
      </w:r>
      <w:r w:rsidR="004A2343">
        <w:t xml:space="preserve">.  The meeting was chaired </w:t>
      </w:r>
      <w:r w:rsidR="00375E89">
        <w:t xml:space="preserve">by </w:t>
      </w:r>
      <w:r w:rsidR="00885933">
        <w:t xml:space="preserve">B. Dove, </w:t>
      </w:r>
      <w:proofErr w:type="spellStart"/>
      <w:r w:rsidR="00885933">
        <w:t>Councillor</w:t>
      </w:r>
      <w:proofErr w:type="spellEnd"/>
      <w:r w:rsidR="004A2343">
        <w:t>.  Other members present included:</w:t>
      </w:r>
      <w:r w:rsidR="005465C8">
        <w:t xml:space="preserve"> </w:t>
      </w:r>
      <w:r w:rsidR="00375E89">
        <w:t xml:space="preserve">S. </w:t>
      </w:r>
      <w:proofErr w:type="spellStart"/>
      <w:r w:rsidR="00375E89">
        <w:t>McBreairty</w:t>
      </w:r>
      <w:proofErr w:type="spellEnd"/>
      <w:r w:rsidR="00375E89">
        <w:t xml:space="preserve">, </w:t>
      </w:r>
      <w:proofErr w:type="spellStart"/>
      <w:r w:rsidR="00375E89">
        <w:t>Councillor</w:t>
      </w:r>
      <w:proofErr w:type="spellEnd"/>
      <w:r w:rsidR="00375E89">
        <w:t xml:space="preserve">; </w:t>
      </w:r>
      <w:r w:rsidR="00885933">
        <w:t>RJ Locke, Development Manager</w:t>
      </w:r>
      <w:r w:rsidR="00DD16C3">
        <w:t>.</w:t>
      </w:r>
    </w:p>
    <w:p w:rsidR="006C11D3" w:rsidRDefault="006C11D3" w:rsidP="004A2343"/>
    <w:p w:rsidR="009B159D" w:rsidRDefault="004A2343" w:rsidP="004A2343">
      <w:pPr>
        <w:jc w:val="left"/>
      </w:pPr>
      <w:r>
        <w:t>The following items were discussed:</w:t>
      </w:r>
    </w:p>
    <w:p w:rsidR="00D627CA" w:rsidRDefault="00D627CA" w:rsidP="004A2343">
      <w:pPr>
        <w:jc w:val="left"/>
      </w:pPr>
    </w:p>
    <w:p w:rsidR="00D627CA" w:rsidRDefault="00D627CA" w:rsidP="004A2343">
      <w:pPr>
        <w:jc w:val="left"/>
      </w:pPr>
      <w:proofErr w:type="spellStart"/>
      <w:r>
        <w:t>Councillor</w:t>
      </w:r>
      <w:proofErr w:type="spellEnd"/>
      <w:r>
        <w:t xml:space="preserve"> Anstey left the Council meeting and Deputy Mayor Abbott presented this item.</w:t>
      </w:r>
    </w:p>
    <w:p w:rsidR="006A7132" w:rsidRDefault="006A7132" w:rsidP="006A7132"/>
    <w:p w:rsidR="00D627CA" w:rsidRDefault="00D627CA" w:rsidP="00D627CA">
      <w:pPr>
        <w:rPr>
          <w:b/>
          <w:sz w:val="28"/>
          <w:szCs w:val="28"/>
        </w:rPr>
      </w:pPr>
      <w:r>
        <w:rPr>
          <w:b/>
          <w:sz w:val="28"/>
          <w:szCs w:val="28"/>
        </w:rPr>
        <w:t>Canada Post Update</w:t>
      </w:r>
    </w:p>
    <w:p w:rsidR="00D627CA" w:rsidRDefault="00D627CA" w:rsidP="00D627CA"/>
    <w:p w:rsidR="00D627CA" w:rsidRDefault="00D627CA" w:rsidP="00D627CA">
      <w:r w:rsidRPr="00BB18BF">
        <w:t>The Committee reviewed a letter from Canada Post Corporation outlining its 5-year plan to phase out home delivery.  As the letter is for information purposes only it requires no further action.</w:t>
      </w:r>
    </w:p>
    <w:p w:rsidR="00D627CA" w:rsidRDefault="00D627CA" w:rsidP="00D627CA"/>
    <w:p w:rsidR="00D627CA" w:rsidRPr="00BB18BF" w:rsidRDefault="00D627CA" w:rsidP="00D627CA">
      <w:proofErr w:type="spellStart"/>
      <w:r>
        <w:t>Councillor</w:t>
      </w:r>
      <w:proofErr w:type="spellEnd"/>
      <w:r>
        <w:t xml:space="preserve"> Anstey returned to the meeting.</w:t>
      </w:r>
    </w:p>
    <w:p w:rsidR="00D627CA" w:rsidRDefault="00D627CA" w:rsidP="00D627CA">
      <w:pPr>
        <w:rPr>
          <w:b/>
          <w:sz w:val="28"/>
          <w:szCs w:val="28"/>
        </w:rPr>
      </w:pPr>
    </w:p>
    <w:p w:rsidR="00D627CA" w:rsidRDefault="00D627CA" w:rsidP="00D627CA">
      <w:pPr>
        <w:rPr>
          <w:sz w:val="28"/>
          <w:szCs w:val="28"/>
        </w:rPr>
      </w:pPr>
      <w:r>
        <w:rPr>
          <w:b/>
          <w:sz w:val="28"/>
          <w:szCs w:val="28"/>
        </w:rPr>
        <w:t>Request to Re-Visit Home Based Business (HBB) By-Laws</w:t>
      </w:r>
    </w:p>
    <w:p w:rsidR="00D627CA" w:rsidRDefault="00D627CA" w:rsidP="00D627CA"/>
    <w:p w:rsidR="00D627CA" w:rsidRPr="00BB18BF" w:rsidRDefault="00D627CA" w:rsidP="00D627CA">
      <w:r w:rsidRPr="00BB18BF">
        <w:t>The Committee reviewed a letter from a resident requesting Council re-visit its HBB By-Laws as the resident feels they are too restrictive and limits the types of HBBs that can be established.</w:t>
      </w:r>
    </w:p>
    <w:p w:rsidR="00D627CA" w:rsidRPr="00BB18BF" w:rsidRDefault="00D627CA" w:rsidP="00D627CA"/>
    <w:p w:rsidR="00D627CA" w:rsidRPr="00BB18BF" w:rsidRDefault="00D627CA" w:rsidP="00D627CA">
      <w:r>
        <w:t>Staff was</w:t>
      </w:r>
      <w:r w:rsidRPr="00BB18BF">
        <w:t xml:space="preserve"> asked to review the HBB By-Laws established in other municipalities and report back their findings to the Committee. </w:t>
      </w:r>
    </w:p>
    <w:p w:rsidR="00D627CA" w:rsidRPr="00BB18BF" w:rsidRDefault="00D627CA" w:rsidP="00D627CA">
      <w:r w:rsidRPr="00BB18BF">
        <w:lastRenderedPageBreak/>
        <w:t xml:space="preserve">The resident will be written advising of the status. </w:t>
      </w:r>
    </w:p>
    <w:p w:rsidR="00D627CA" w:rsidRPr="00B00250" w:rsidRDefault="00D627CA" w:rsidP="00D627CA"/>
    <w:p w:rsidR="00D627CA" w:rsidRDefault="00D627CA" w:rsidP="00D627CA">
      <w:pPr>
        <w:rPr>
          <w:b/>
          <w:sz w:val="28"/>
          <w:szCs w:val="28"/>
        </w:rPr>
      </w:pPr>
      <w:r>
        <w:rPr>
          <w:b/>
          <w:sz w:val="28"/>
          <w:szCs w:val="28"/>
        </w:rPr>
        <w:t>Retail Sector Updates</w:t>
      </w:r>
    </w:p>
    <w:p w:rsidR="00D627CA" w:rsidRDefault="00D627CA" w:rsidP="00D627CA"/>
    <w:p w:rsidR="00D627CA" w:rsidRPr="00BB18BF" w:rsidRDefault="00D627CA" w:rsidP="00D627CA">
      <w:r w:rsidRPr="00BB18BF">
        <w:t xml:space="preserve">The Committee </w:t>
      </w:r>
      <w:r w:rsidR="00772060">
        <w:t>discussed the</w:t>
      </w:r>
      <w:r>
        <w:t xml:space="preserve"> possibility of holding focus group sessions with various targeted audiences. </w:t>
      </w:r>
      <w:r w:rsidRPr="00BB18BF">
        <w:t>They feel t</w:t>
      </w:r>
      <w:r>
        <w:t xml:space="preserve">his would provide the opportunity for residents to give information on which retail operations would be the best fit for the Town of Gander. </w:t>
      </w:r>
      <w:r w:rsidRPr="00BB18BF">
        <w:t>It would also</w:t>
      </w:r>
      <w:r w:rsidR="00772060">
        <w:t xml:space="preserve"> help staff to target potential retailers during the upcoming </w:t>
      </w:r>
      <w:r w:rsidRPr="00BB18BF">
        <w:t>International Cou</w:t>
      </w:r>
      <w:r w:rsidR="00772060">
        <w:t xml:space="preserve">ncil of Shopping </w:t>
      </w:r>
      <w:proofErr w:type="spellStart"/>
      <w:r w:rsidR="00772060">
        <w:t>Centres</w:t>
      </w:r>
      <w:proofErr w:type="spellEnd"/>
      <w:r w:rsidR="00772060">
        <w:t xml:space="preserve"> conference.</w:t>
      </w:r>
    </w:p>
    <w:p w:rsidR="00D627CA" w:rsidRDefault="00D627CA" w:rsidP="00D627CA"/>
    <w:p w:rsidR="00D627CA" w:rsidRDefault="00D627CA" w:rsidP="00D627CA">
      <w:r>
        <w:t xml:space="preserve">The Committee </w:t>
      </w:r>
      <w:r w:rsidR="00E04681">
        <w:t xml:space="preserve">supports moving forward with holding a focus group.  The Committee also recommends including the residents from our neighboring communities.  </w:t>
      </w:r>
      <w:r>
        <w:rPr>
          <w:b/>
        </w:rPr>
        <w:t xml:space="preserve"> </w:t>
      </w:r>
    </w:p>
    <w:p w:rsidR="00D627CA" w:rsidRDefault="00D627CA" w:rsidP="00D627CA"/>
    <w:p w:rsidR="00D627CA" w:rsidRDefault="00D627CA" w:rsidP="00D627CA">
      <w:pPr>
        <w:rPr>
          <w:b/>
        </w:rPr>
      </w:pPr>
    </w:p>
    <w:p w:rsidR="00D627CA" w:rsidRDefault="00D627CA" w:rsidP="00D627CA">
      <w:pPr>
        <w:rPr>
          <w:b/>
          <w:sz w:val="28"/>
          <w:szCs w:val="28"/>
        </w:rPr>
      </w:pPr>
      <w:r>
        <w:rPr>
          <w:b/>
          <w:sz w:val="28"/>
          <w:szCs w:val="28"/>
        </w:rPr>
        <w:t>Gander and Area Chamber of Commerce AGM</w:t>
      </w:r>
    </w:p>
    <w:p w:rsidR="00D627CA" w:rsidRDefault="00D627CA" w:rsidP="00D627CA">
      <w:pPr>
        <w:rPr>
          <w:b/>
          <w:sz w:val="28"/>
          <w:szCs w:val="28"/>
        </w:rPr>
      </w:pPr>
    </w:p>
    <w:p w:rsidR="00375E89" w:rsidRDefault="00D627CA" w:rsidP="002B6829">
      <w:r w:rsidRPr="00BB18BF">
        <w:t xml:space="preserve">The Committee reviewed a letter from the Chamber of Commerce announcing their 2014 Board of Directors. They were also advised that the Deputy Mayor and Manager of Economic Development attended the AGM during which the Town was presented with a Certificate of Appreciation for </w:t>
      </w:r>
      <w:r>
        <w:t>its</w:t>
      </w:r>
      <w:r w:rsidRPr="00BB18BF">
        <w:t xml:space="preserve"> service and support in 2013.</w:t>
      </w:r>
    </w:p>
    <w:p w:rsidR="002B6829" w:rsidRDefault="002B6829" w:rsidP="002B6829"/>
    <w:p w:rsidR="002B6829" w:rsidRDefault="002B6829" w:rsidP="002B6829">
      <w:r>
        <w:t>A letter will be written</w:t>
      </w:r>
      <w:r w:rsidR="00247B1A">
        <w:t xml:space="preserve"> to the new </w:t>
      </w:r>
      <w:r w:rsidR="00B61181">
        <w:t>Board congratulating</w:t>
      </w:r>
      <w:r w:rsidR="00247B1A">
        <w:t xml:space="preserve"> </w:t>
      </w:r>
      <w:r w:rsidR="00B61181">
        <w:t>them on their appointment.</w:t>
      </w:r>
    </w:p>
    <w:p w:rsidR="00504582" w:rsidRPr="00504582" w:rsidRDefault="00504582" w:rsidP="00504582"/>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847B8B">
        <w:t>February 17</w:t>
      </w:r>
      <w:r w:rsidR="00455D37">
        <w:t>, 201</w:t>
      </w:r>
      <w:r w:rsidR="003F5133">
        <w:t>4</w:t>
      </w:r>
      <w:r>
        <w:t xml:space="preserve">.  The meeting was chaired by </w:t>
      </w:r>
      <w:r w:rsidR="00A512BB">
        <w:t>B. Dove</w:t>
      </w:r>
      <w:r w:rsidR="00AE53C5">
        <w:t>, Councillor</w:t>
      </w:r>
      <w:r>
        <w:t>.  Other members present included:</w:t>
      </w:r>
      <w:r w:rsidR="00DE1A97">
        <w:t xml:space="preserve"> </w:t>
      </w:r>
      <w:r w:rsidR="00A512BB">
        <w:t xml:space="preserve">C. Abbott, Deputy Mayor; </w:t>
      </w:r>
      <w:r w:rsidR="00394B28">
        <w:t xml:space="preserve">S. </w:t>
      </w:r>
      <w:proofErr w:type="spellStart"/>
      <w:r w:rsidR="00394B28">
        <w:t>McBreairty</w:t>
      </w:r>
      <w:proofErr w:type="spellEnd"/>
      <w:r w:rsidR="00EC4ACB">
        <w:t xml:space="preserve">, </w:t>
      </w:r>
      <w:proofErr w:type="spellStart"/>
      <w:r w:rsidR="00EC4ACB">
        <w:t>Councillor</w:t>
      </w:r>
      <w:proofErr w:type="spellEnd"/>
      <w:r w:rsidR="00EC4ACB">
        <w:t>;</w:t>
      </w:r>
      <w:r w:rsidR="00394B28">
        <w:t xml:space="preserve"> </w:t>
      </w:r>
      <w:r w:rsidR="00847B8B">
        <w:t xml:space="preserve">D. Chafe, CAO; </w:t>
      </w:r>
      <w:r w:rsidR="00A512BB">
        <w:t>K. Sceviour, Special Event Coordinator.</w:t>
      </w:r>
    </w:p>
    <w:p w:rsidR="00415EDF" w:rsidRDefault="00415EDF" w:rsidP="00BC6DD1"/>
    <w:p w:rsidR="00701ECB" w:rsidRDefault="00BC6DD1" w:rsidP="00BC6DD1">
      <w:pPr>
        <w:jc w:val="left"/>
      </w:pPr>
      <w:r>
        <w:t>The following items were discussed:</w:t>
      </w:r>
    </w:p>
    <w:p w:rsidR="00A818BC" w:rsidRDefault="00A818BC" w:rsidP="00BC6DD1">
      <w:pPr>
        <w:jc w:val="left"/>
      </w:pPr>
    </w:p>
    <w:p w:rsidR="00AC6A67" w:rsidRPr="00B95869" w:rsidRDefault="00AC6A67" w:rsidP="00AC6A67">
      <w:pPr>
        <w:pStyle w:val="NoSpacing"/>
      </w:pPr>
      <w:r>
        <w:rPr>
          <w:b/>
          <w:sz w:val="28"/>
          <w:szCs w:val="28"/>
        </w:rPr>
        <w:t>Festival of Flight</w:t>
      </w:r>
    </w:p>
    <w:p w:rsidR="00AC6A67" w:rsidRDefault="00AC6A67" w:rsidP="00AC6A67">
      <w:pPr>
        <w:pStyle w:val="NoSpacing"/>
      </w:pPr>
    </w:p>
    <w:p w:rsidR="00AC6A67" w:rsidRPr="00B67BAE" w:rsidRDefault="00AC6A67" w:rsidP="00AC6A67">
      <w:pPr>
        <w:rPr>
          <w:u w:val="single"/>
        </w:rPr>
      </w:pPr>
      <w:r w:rsidRPr="00B67BAE">
        <w:rPr>
          <w:u w:val="single"/>
        </w:rPr>
        <w:t>Festival of Flight Public Meeting</w:t>
      </w:r>
    </w:p>
    <w:p w:rsidR="00AC6A67" w:rsidRPr="00B67BAE" w:rsidRDefault="00AC6A67" w:rsidP="00AC6A67">
      <w:pPr>
        <w:rPr>
          <w:b/>
          <w:u w:val="single"/>
        </w:rPr>
      </w:pPr>
    </w:p>
    <w:p w:rsidR="00AC6A67" w:rsidRPr="00B67BAE" w:rsidRDefault="00AC6A67" w:rsidP="00AC6A67">
      <w:pPr>
        <w:pStyle w:val="NoSpacing"/>
        <w:jc w:val="both"/>
        <w:rPr>
          <w:sz w:val="24"/>
          <w:szCs w:val="24"/>
        </w:rPr>
      </w:pPr>
      <w:r w:rsidRPr="00B67BAE">
        <w:rPr>
          <w:sz w:val="24"/>
          <w:szCs w:val="24"/>
        </w:rPr>
        <w:t>The Committee would like to invite all residents to a public meeting regarding the Festival of Flight</w:t>
      </w:r>
      <w:r>
        <w:rPr>
          <w:sz w:val="24"/>
          <w:szCs w:val="24"/>
        </w:rPr>
        <w:t xml:space="preserve"> on</w:t>
      </w:r>
      <w:r w:rsidRPr="00B67BAE">
        <w:rPr>
          <w:sz w:val="24"/>
          <w:szCs w:val="24"/>
        </w:rPr>
        <w:t xml:space="preserve"> Tuesday, March 11</w:t>
      </w:r>
      <w:r w:rsidRPr="00B67BAE">
        <w:rPr>
          <w:sz w:val="24"/>
          <w:szCs w:val="24"/>
          <w:vertAlign w:val="superscript"/>
        </w:rPr>
        <w:t>th</w:t>
      </w:r>
      <w:r w:rsidRPr="00B67BAE">
        <w:rPr>
          <w:sz w:val="24"/>
          <w:szCs w:val="24"/>
        </w:rPr>
        <w:t xml:space="preserve"> at 7:00</w:t>
      </w:r>
      <w:r>
        <w:rPr>
          <w:sz w:val="24"/>
          <w:szCs w:val="24"/>
        </w:rPr>
        <w:t xml:space="preserve"> pm</w:t>
      </w:r>
      <w:r w:rsidRPr="00B67BAE">
        <w:rPr>
          <w:sz w:val="24"/>
          <w:szCs w:val="24"/>
        </w:rPr>
        <w:t xml:space="preserve"> at the Gander Community Centre Sports Hall of Fame</w:t>
      </w:r>
      <w:r>
        <w:rPr>
          <w:sz w:val="24"/>
          <w:szCs w:val="24"/>
        </w:rPr>
        <w:t xml:space="preserve"> Room.  T</w:t>
      </w:r>
      <w:r w:rsidRPr="00B67BAE">
        <w:rPr>
          <w:sz w:val="24"/>
          <w:szCs w:val="24"/>
        </w:rPr>
        <w:t xml:space="preserve">his meeting will offer residents the opportunity to discuss any ideas or suggestions they have for future Festivals. </w:t>
      </w:r>
    </w:p>
    <w:p w:rsidR="00AC6A67" w:rsidRPr="00B67BAE" w:rsidRDefault="00AC6A67" w:rsidP="00AC6A67">
      <w:pPr>
        <w:pStyle w:val="NoSpacing"/>
        <w:rPr>
          <w:sz w:val="24"/>
          <w:szCs w:val="24"/>
        </w:rPr>
      </w:pPr>
    </w:p>
    <w:p w:rsidR="00AC6A67" w:rsidRPr="00B95869" w:rsidRDefault="00AC6A67" w:rsidP="00AC6A67">
      <w:pPr>
        <w:pStyle w:val="NoSpacing"/>
        <w:rPr>
          <w:b/>
          <w:sz w:val="28"/>
          <w:szCs w:val="28"/>
        </w:rPr>
      </w:pPr>
      <w:r>
        <w:rPr>
          <w:b/>
          <w:sz w:val="28"/>
          <w:szCs w:val="28"/>
        </w:rPr>
        <w:lastRenderedPageBreak/>
        <w:t>Advertising – Kittiwake Tourism Map</w:t>
      </w:r>
    </w:p>
    <w:p w:rsidR="00AC6A67" w:rsidRDefault="00AC6A67" w:rsidP="00AC6A67">
      <w:pPr>
        <w:pStyle w:val="NoSpacing"/>
      </w:pPr>
    </w:p>
    <w:p w:rsidR="00AC6A67" w:rsidRDefault="00AC6A67" w:rsidP="00AC6A67">
      <w:r>
        <w:t xml:space="preserve">The Committee reviewed an advertising request from Phoenix Publishing for their tourism map. It was agreed that since we currently partner with Destination Gander to produce our own map, we would not advertise in the publication this year. </w:t>
      </w:r>
    </w:p>
    <w:p w:rsidR="00AC6A67" w:rsidRDefault="00AC6A67" w:rsidP="00AC6A67"/>
    <w:p w:rsidR="00AC6A67" w:rsidRDefault="00AC6A67" w:rsidP="00AC6A67">
      <w:pPr>
        <w:pStyle w:val="NoSpacing"/>
      </w:pPr>
      <w:r>
        <w:rPr>
          <w:b/>
          <w:sz w:val="28"/>
          <w:szCs w:val="28"/>
        </w:rPr>
        <w:t>Winter Carnival</w:t>
      </w:r>
    </w:p>
    <w:p w:rsidR="00AC6A67" w:rsidRDefault="00AC6A67" w:rsidP="00AC6A67">
      <w:pPr>
        <w:pStyle w:val="NoSpacing"/>
      </w:pPr>
    </w:p>
    <w:p w:rsidR="00AC6A67" w:rsidRPr="001C6A08" w:rsidRDefault="00AC6A67" w:rsidP="00AC6A67">
      <w:pPr>
        <w:pStyle w:val="NoSpacing"/>
        <w:jc w:val="both"/>
        <w:rPr>
          <w:sz w:val="24"/>
          <w:szCs w:val="24"/>
        </w:rPr>
      </w:pPr>
      <w:r w:rsidRPr="001C6A08">
        <w:rPr>
          <w:sz w:val="24"/>
          <w:szCs w:val="24"/>
        </w:rPr>
        <w:t xml:space="preserve">Despite the weather, the turnout for </w:t>
      </w:r>
      <w:proofErr w:type="spellStart"/>
      <w:r w:rsidRPr="001C6A08">
        <w:rPr>
          <w:sz w:val="24"/>
          <w:szCs w:val="24"/>
        </w:rPr>
        <w:t>SnoBreak</w:t>
      </w:r>
      <w:proofErr w:type="spellEnd"/>
      <w:r w:rsidRPr="001C6A08">
        <w:rPr>
          <w:sz w:val="24"/>
          <w:szCs w:val="24"/>
        </w:rPr>
        <w:t xml:space="preserve"> 2014 was good. The sliding hill and fireworks on Saturday night, as well as the 70’s themed Skating/Walking Party on Monday, were a hit.  The Committee would like to thank the community groups who organized events and thank everyone who participated.</w:t>
      </w:r>
    </w:p>
    <w:p w:rsidR="00AC6A67" w:rsidRDefault="00AC6A67" w:rsidP="00AC6A67">
      <w:pPr>
        <w:pStyle w:val="NoSpacing"/>
        <w:rPr>
          <w:b/>
          <w:sz w:val="28"/>
          <w:szCs w:val="28"/>
        </w:rPr>
      </w:pPr>
    </w:p>
    <w:p w:rsidR="00AC6A67" w:rsidRPr="00D02B65" w:rsidRDefault="00AC6A67" w:rsidP="00AC6A67">
      <w:pPr>
        <w:pStyle w:val="NoSpacing"/>
        <w:rPr>
          <w:b/>
          <w:sz w:val="28"/>
          <w:szCs w:val="28"/>
        </w:rPr>
      </w:pPr>
      <w:r>
        <w:rPr>
          <w:b/>
          <w:sz w:val="28"/>
          <w:szCs w:val="28"/>
        </w:rPr>
        <w:t>Grand Opening of Cobb’s Pond</w:t>
      </w:r>
    </w:p>
    <w:p w:rsidR="00AC6A67" w:rsidRPr="00B95869" w:rsidRDefault="00AC6A67" w:rsidP="00AC6A67"/>
    <w:p w:rsidR="00AC6A67" w:rsidRPr="003930A5" w:rsidRDefault="00AC6A67" w:rsidP="00AC6A67">
      <w:pPr>
        <w:pStyle w:val="NoSpacing"/>
        <w:jc w:val="both"/>
        <w:rPr>
          <w:rFonts w:cs="Arial"/>
          <w:sz w:val="24"/>
          <w:szCs w:val="24"/>
        </w:rPr>
      </w:pPr>
      <w:r w:rsidRPr="001C6A08">
        <w:rPr>
          <w:sz w:val="24"/>
          <w:szCs w:val="24"/>
        </w:rPr>
        <w:t xml:space="preserve">The Rotary Club wrote to ask the Town to participate in </w:t>
      </w:r>
      <w:r>
        <w:rPr>
          <w:sz w:val="24"/>
          <w:szCs w:val="24"/>
        </w:rPr>
        <w:t>the planning of the g</w:t>
      </w:r>
      <w:r w:rsidRPr="001C6A08">
        <w:rPr>
          <w:sz w:val="24"/>
          <w:szCs w:val="24"/>
        </w:rPr>
        <w:t xml:space="preserve">rand </w:t>
      </w:r>
      <w:r>
        <w:rPr>
          <w:sz w:val="24"/>
          <w:szCs w:val="24"/>
        </w:rPr>
        <w:t>o</w:t>
      </w:r>
      <w:r w:rsidRPr="001C6A08">
        <w:rPr>
          <w:sz w:val="24"/>
          <w:szCs w:val="24"/>
        </w:rPr>
        <w:t xml:space="preserve">pening of Cobb’s Pond Rotary Park which will take place later this year. The Committee agreed that </w:t>
      </w:r>
      <w:proofErr w:type="spellStart"/>
      <w:r w:rsidRPr="001C6A08">
        <w:rPr>
          <w:sz w:val="24"/>
          <w:szCs w:val="24"/>
        </w:rPr>
        <w:t>Councillor</w:t>
      </w:r>
      <w:proofErr w:type="spellEnd"/>
      <w:r w:rsidRPr="001C6A08">
        <w:rPr>
          <w:sz w:val="24"/>
          <w:szCs w:val="24"/>
        </w:rPr>
        <w:t xml:space="preserve"> </w:t>
      </w:r>
      <w:proofErr w:type="spellStart"/>
      <w:r w:rsidRPr="001C6A08">
        <w:rPr>
          <w:sz w:val="24"/>
          <w:szCs w:val="24"/>
        </w:rPr>
        <w:t>McBreairty</w:t>
      </w:r>
      <w:proofErr w:type="spellEnd"/>
      <w:r w:rsidRPr="001C6A08">
        <w:rPr>
          <w:sz w:val="24"/>
          <w:szCs w:val="24"/>
        </w:rPr>
        <w:t xml:space="preserve"> will sit on the joint committee and we look forward to working with the Rotary Club to make this event a success.  </w:t>
      </w:r>
    </w:p>
    <w:p w:rsidR="00A818BC" w:rsidRDefault="00A818BC"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8F379C" w:rsidRDefault="00BC6DD1" w:rsidP="00BC6DD1">
      <w:r>
        <w:t xml:space="preserve">The Municipal Works &amp; Services Committee was held on </w:t>
      </w:r>
      <w:r w:rsidR="00AC6A67">
        <w:t>February 1</w:t>
      </w:r>
      <w:r w:rsidR="00C6337A">
        <w:t>9</w:t>
      </w:r>
      <w:r w:rsidR="001461BC">
        <w:t xml:space="preserve"> 201</w:t>
      </w:r>
      <w:r w:rsidR="008F379C">
        <w:t>4</w:t>
      </w:r>
      <w:r w:rsidR="00EC4ACB">
        <w:t xml:space="preserve">.  The meeting was chaired by </w:t>
      </w:r>
      <w:r w:rsidR="00DB5AE1">
        <w:t>G. Parrott</w:t>
      </w:r>
      <w:r>
        <w:t>, Councillor.  Other members present included:</w:t>
      </w:r>
      <w:r w:rsidR="000A182A">
        <w:t xml:space="preserve"> </w:t>
      </w:r>
      <w:r w:rsidR="00DB5AE1">
        <w:t>W</w:t>
      </w:r>
      <w:r w:rsidR="00EC4ACB">
        <w:t xml:space="preserve">. </w:t>
      </w:r>
      <w:r w:rsidR="00DB5AE1">
        <w:t>Lorenzen</w:t>
      </w:r>
      <w:r w:rsidR="005616D3">
        <w:t>, Councillor;</w:t>
      </w:r>
      <w:r w:rsidR="00DB467D">
        <w:t xml:space="preserve"> </w:t>
      </w:r>
      <w:r w:rsidR="008F379C">
        <w:t xml:space="preserve">R. Anstey, </w:t>
      </w:r>
      <w:proofErr w:type="spellStart"/>
      <w:r w:rsidR="008F379C">
        <w:t>Councillor</w:t>
      </w:r>
      <w:proofErr w:type="spellEnd"/>
      <w:r w:rsidR="008F379C">
        <w:t>;</w:t>
      </w:r>
      <w:r w:rsidR="008F14D1">
        <w:t xml:space="preserve"> </w:t>
      </w:r>
      <w:r>
        <w:t>J. Blackwood, Directo</w:t>
      </w:r>
      <w:r w:rsidR="007E1B0E">
        <w:t>r of Municipal Works &amp; Services</w:t>
      </w:r>
      <w:r w:rsidR="00AC6A67">
        <w:t>; J. Hillier, Administrative Assistant.</w:t>
      </w:r>
    </w:p>
    <w:p w:rsidR="00AC6A67" w:rsidRDefault="00AC6A67" w:rsidP="00BC6DD1"/>
    <w:p w:rsidR="008E0529" w:rsidRDefault="00BC6DD1" w:rsidP="009F7238">
      <w:r>
        <w:t>The following items were discussed:</w:t>
      </w:r>
    </w:p>
    <w:p w:rsidR="0011170B" w:rsidRDefault="0011170B" w:rsidP="009F7238"/>
    <w:p w:rsidR="00352E77" w:rsidRDefault="00352E77" w:rsidP="00352E77">
      <w:pPr>
        <w:rPr>
          <w:b/>
          <w:sz w:val="28"/>
          <w:szCs w:val="28"/>
        </w:rPr>
      </w:pPr>
      <w:r>
        <w:rPr>
          <w:b/>
          <w:sz w:val="28"/>
          <w:szCs w:val="28"/>
        </w:rPr>
        <w:t>Review of Previous Minutes</w:t>
      </w:r>
    </w:p>
    <w:p w:rsidR="00352E77" w:rsidRDefault="00352E77" w:rsidP="00352E77"/>
    <w:p w:rsidR="00352E77" w:rsidRDefault="00352E77" w:rsidP="00352E77">
      <w:r>
        <w:t>The Committee had further discussion on high snow banks at intersections around town. Two intersections in particular were raised. First was Airport and Magee, second was the intersection of Elizabeth at Armstrong. The Committee is requesting that the TAC standards for visibility be brought into the next Committee meeting for discussion so that they can have a look at the height restrictions in these areas.  Also under previous minutes, the Committee discussed two items previously forwarded to the Municipal Works Department by Parks and Recreation regarding the Thomas Howe Demonstration Forest.</w:t>
      </w:r>
    </w:p>
    <w:p w:rsidR="00352E77" w:rsidRDefault="00352E77" w:rsidP="00352E77"/>
    <w:p w:rsidR="00352E77" w:rsidRDefault="00352E77" w:rsidP="00352E77">
      <w:r>
        <w:rPr>
          <w:b/>
        </w:rPr>
        <w:lastRenderedPageBreak/>
        <w:t>Garbage C</w:t>
      </w:r>
      <w:r w:rsidRPr="003B6D41">
        <w:rPr>
          <w:b/>
        </w:rPr>
        <w:t>ollection</w:t>
      </w:r>
      <w:r>
        <w:t xml:space="preserve">:  The director advised he had communications with the Director of Parks and Recreation and felt that it would be beneficial if they were to contact the regional site in Norris Arm and ask them if Thomas Howe could be placed on their pick up route. </w:t>
      </w:r>
    </w:p>
    <w:p w:rsidR="00352E77" w:rsidRDefault="00352E77" w:rsidP="00352E77">
      <w:pPr>
        <w:ind w:left="360"/>
      </w:pPr>
    </w:p>
    <w:p w:rsidR="00352E77" w:rsidRPr="00354E96" w:rsidRDefault="00352E77" w:rsidP="00352E77">
      <w:r w:rsidRPr="005067DD">
        <w:rPr>
          <w:b/>
        </w:rPr>
        <w:t>Snow Clearing</w:t>
      </w:r>
      <w:r>
        <w:rPr>
          <w:b/>
        </w:rPr>
        <w:t>:</w:t>
      </w:r>
      <w:r>
        <w:t xml:space="preserve"> These items have been forwarded back to the Parks and Recreation Committee for their consideration.</w:t>
      </w:r>
    </w:p>
    <w:p w:rsidR="00352E77" w:rsidRDefault="00352E77" w:rsidP="00352E77"/>
    <w:p w:rsidR="00352E77" w:rsidRDefault="00352E77" w:rsidP="00352E77">
      <w:pPr>
        <w:rPr>
          <w:b/>
          <w:sz w:val="28"/>
          <w:szCs w:val="28"/>
        </w:rPr>
      </w:pPr>
      <w:r w:rsidRPr="00615F23">
        <w:rPr>
          <w:b/>
          <w:sz w:val="28"/>
          <w:szCs w:val="28"/>
        </w:rPr>
        <w:t xml:space="preserve">Invoices </w:t>
      </w:r>
    </w:p>
    <w:p w:rsidR="00352E77" w:rsidRDefault="00352E77" w:rsidP="00352E77">
      <w:pPr>
        <w:rPr>
          <w:b/>
          <w:sz w:val="28"/>
          <w:szCs w:val="28"/>
        </w:rPr>
      </w:pPr>
    </w:p>
    <w:p w:rsidR="00352E77" w:rsidRDefault="00352E77" w:rsidP="00352E77">
      <w:pPr>
        <w:spacing w:before="99" w:after="99"/>
        <w:rPr>
          <w:rFonts w:cs="Arial"/>
          <w:color w:val="000000" w:themeColor="text1"/>
        </w:rPr>
      </w:pPr>
      <w:r w:rsidRPr="000A4E11">
        <w:rPr>
          <w:rFonts w:cs="Arial"/>
          <w:color w:val="000000" w:themeColor="text1"/>
        </w:rPr>
        <w:t xml:space="preserve">The Committee reviewed </w:t>
      </w:r>
      <w:r>
        <w:rPr>
          <w:rFonts w:cs="Arial"/>
          <w:color w:val="000000" w:themeColor="text1"/>
        </w:rPr>
        <w:t>seven i</w:t>
      </w:r>
      <w:r w:rsidRPr="000A4E11">
        <w:rPr>
          <w:rFonts w:cs="Arial"/>
          <w:color w:val="000000" w:themeColor="text1"/>
        </w:rPr>
        <w:t>nvoice</w:t>
      </w:r>
      <w:r>
        <w:rPr>
          <w:rFonts w:cs="Arial"/>
          <w:color w:val="000000" w:themeColor="text1"/>
        </w:rPr>
        <w:t>s presented</w:t>
      </w:r>
      <w:r w:rsidRPr="000A4E11">
        <w:rPr>
          <w:rFonts w:cs="Arial"/>
          <w:color w:val="000000" w:themeColor="text1"/>
        </w:rPr>
        <w:t xml:space="preserve"> </w:t>
      </w:r>
      <w:r>
        <w:rPr>
          <w:rFonts w:cs="Arial"/>
          <w:color w:val="000000" w:themeColor="text1"/>
        </w:rPr>
        <w:t>for approval. The Director advised that one of the invoices, from Saunders Equipment Ltd., for a new sewer jet has not been received and is recommending that it be forwarded to the next Committee meeting for consideration. He advised that all their invoices met the Town of Gander’s purchasing policy and goods and services have been received and the Committee is recommending for payment and forwards them to the Finance Committee for their consideration.</w:t>
      </w:r>
    </w:p>
    <w:p w:rsidR="00352E77" w:rsidRDefault="00352E77" w:rsidP="00352E77">
      <w:pPr>
        <w:rPr>
          <w:b/>
          <w:sz w:val="28"/>
          <w:szCs w:val="28"/>
        </w:rPr>
      </w:pPr>
    </w:p>
    <w:p w:rsidR="00352E77" w:rsidRDefault="00352E77" w:rsidP="00352E77">
      <w:pPr>
        <w:rPr>
          <w:b/>
          <w:sz w:val="28"/>
          <w:szCs w:val="28"/>
        </w:rPr>
      </w:pPr>
      <w:r>
        <w:rPr>
          <w:b/>
          <w:sz w:val="28"/>
          <w:szCs w:val="28"/>
        </w:rPr>
        <w:t>Application -EDR Enterprises</w:t>
      </w:r>
    </w:p>
    <w:p w:rsidR="00352E77" w:rsidRDefault="00352E77" w:rsidP="00352E77"/>
    <w:p w:rsidR="00352E77" w:rsidRDefault="00352E77" w:rsidP="00352E77">
      <w:r>
        <w:t>The Committee discussed the application for the development of apartments at 85-87 Elizabeth Drive. It was noted that “apartments over” are permitted as a discretionary use in the Commercial Downtown zone under the Town of Gander development regulations. It was advertised and no objections were received by the deadline provided. The Committee has no concerns with the application that was presented and is recommending it be permitted.</w:t>
      </w:r>
    </w:p>
    <w:p w:rsidR="00352E77" w:rsidRDefault="00352E77" w:rsidP="00352E77"/>
    <w:p w:rsidR="00654970" w:rsidRPr="006D74B3" w:rsidRDefault="006D74B3" w:rsidP="00352E77">
      <w:pPr>
        <w:rPr>
          <w:b/>
          <w:sz w:val="26"/>
          <w:szCs w:val="26"/>
        </w:rPr>
      </w:pPr>
      <w:r w:rsidRPr="006D74B3">
        <w:rPr>
          <w:b/>
          <w:sz w:val="26"/>
          <w:szCs w:val="26"/>
        </w:rPr>
        <w:t>Motion #14-033</w:t>
      </w:r>
    </w:p>
    <w:p w:rsidR="006D74B3" w:rsidRPr="006D74B3" w:rsidRDefault="006D74B3" w:rsidP="00352E77">
      <w:pPr>
        <w:rPr>
          <w:b/>
          <w:sz w:val="26"/>
          <w:szCs w:val="26"/>
        </w:rPr>
      </w:pPr>
      <w:r w:rsidRPr="006D74B3">
        <w:rPr>
          <w:b/>
          <w:sz w:val="26"/>
          <w:szCs w:val="26"/>
        </w:rPr>
        <w:t>Application – EDR Enterprises</w:t>
      </w:r>
    </w:p>
    <w:p w:rsidR="00654970" w:rsidRDefault="00654970" w:rsidP="00352E77"/>
    <w:p w:rsidR="00352E77" w:rsidRDefault="006D74B3" w:rsidP="00352E77">
      <w:r>
        <w:t xml:space="preserve">Moved by </w:t>
      </w:r>
      <w:proofErr w:type="spellStart"/>
      <w:r>
        <w:t>Councillor</w:t>
      </w:r>
      <w:proofErr w:type="spellEnd"/>
      <w:r>
        <w:t xml:space="preserve"> Parrott and seconded by </w:t>
      </w:r>
      <w:proofErr w:type="spellStart"/>
      <w:r>
        <w:t>Councillor</w:t>
      </w:r>
      <w:proofErr w:type="spellEnd"/>
      <w:r>
        <w:t xml:space="preserve"> Anstey</w:t>
      </w:r>
      <w:r w:rsidR="00352E77">
        <w:t xml:space="preserve"> that permission be granted to EDR Enterprises to construct an </w:t>
      </w:r>
      <w:r w:rsidR="00B1458F">
        <w:t>“</w:t>
      </w:r>
      <w:r w:rsidR="00352E77">
        <w:t>apartment over</w:t>
      </w:r>
      <w:r w:rsidR="00B1458F">
        <w:t>” at</w:t>
      </w:r>
      <w:r w:rsidR="00352E77">
        <w:t xml:space="preserve"> the permitted use at 85 – 87 Elizabeth Drive.   </w:t>
      </w:r>
    </w:p>
    <w:p w:rsidR="006D74B3" w:rsidRDefault="006D74B3" w:rsidP="00352E77"/>
    <w:p w:rsidR="006D74B3" w:rsidRDefault="006D74B3" w:rsidP="00352E77">
      <w:r>
        <w:tab/>
      </w:r>
      <w:r>
        <w:tab/>
        <w:t xml:space="preserve">In </w:t>
      </w:r>
      <w:proofErr w:type="spellStart"/>
      <w:r>
        <w:t>Favour</w:t>
      </w:r>
      <w:proofErr w:type="spellEnd"/>
      <w:r>
        <w:t>:</w:t>
      </w:r>
      <w:r>
        <w:tab/>
        <w:t>6</w:t>
      </w:r>
      <w:r>
        <w:tab/>
        <w:t>Opposing:</w:t>
      </w:r>
      <w:r>
        <w:tab/>
        <w:t>0</w:t>
      </w:r>
    </w:p>
    <w:p w:rsidR="006D74B3" w:rsidRDefault="006D74B3" w:rsidP="00352E77"/>
    <w:p w:rsidR="006D74B3" w:rsidRDefault="006D74B3" w:rsidP="00352E77">
      <w:r w:rsidRPr="006D74B3">
        <w:rPr>
          <w:b/>
        </w:rPr>
        <w:t>Decision:</w:t>
      </w:r>
      <w:r>
        <w:tab/>
        <w:t>Motion carried.</w:t>
      </w:r>
    </w:p>
    <w:p w:rsidR="00352E77" w:rsidRDefault="00352E77" w:rsidP="00352E77"/>
    <w:p w:rsidR="00352E77" w:rsidRDefault="00352E77" w:rsidP="00352E77">
      <w:pPr>
        <w:rPr>
          <w:b/>
          <w:sz w:val="28"/>
          <w:szCs w:val="28"/>
        </w:rPr>
      </w:pPr>
      <w:r>
        <w:rPr>
          <w:b/>
          <w:sz w:val="28"/>
          <w:szCs w:val="28"/>
        </w:rPr>
        <w:t>Plan Amendment for 4-6 School</w:t>
      </w:r>
    </w:p>
    <w:p w:rsidR="00352E77" w:rsidRDefault="00352E77" w:rsidP="00352E77">
      <w:pPr>
        <w:rPr>
          <w:b/>
          <w:sz w:val="28"/>
          <w:szCs w:val="28"/>
        </w:rPr>
      </w:pPr>
    </w:p>
    <w:p w:rsidR="00352E77" w:rsidRDefault="006A40A8" w:rsidP="00352E77">
      <w:pPr>
        <w:rPr>
          <w:lang w:val="en-CA"/>
        </w:rPr>
      </w:pPr>
      <w:r>
        <w:rPr>
          <w:lang w:val="en-CA"/>
        </w:rPr>
        <w:fldChar w:fldCharType="begin"/>
      </w:r>
      <w:r w:rsidR="00352E77">
        <w:rPr>
          <w:lang w:val="en-CA"/>
        </w:rPr>
        <w:instrText xml:space="preserve"> SEQ CHAPTER \h \r 1</w:instrText>
      </w:r>
      <w:r>
        <w:rPr>
          <w:lang w:val="en-CA"/>
        </w:rPr>
        <w:fldChar w:fldCharType="end"/>
      </w:r>
      <w:r w:rsidR="00352E77">
        <w:rPr>
          <w:lang w:val="en-CA"/>
        </w:rPr>
        <w:t xml:space="preserve">Municipal Plan Amendment # 7, 2013 and Development Regulations Amendment # 11, 2013 are now ready for </w:t>
      </w:r>
      <w:r w:rsidR="00352E77">
        <w:rPr>
          <w:u w:val="single"/>
          <w:lang w:val="en-CA"/>
        </w:rPr>
        <w:t>approval</w:t>
      </w:r>
      <w:r w:rsidR="00352E77">
        <w:rPr>
          <w:lang w:val="en-CA"/>
        </w:rPr>
        <w:t xml:space="preserve"> by Council.</w:t>
      </w:r>
    </w:p>
    <w:p w:rsidR="00352E77" w:rsidRDefault="00352E77" w:rsidP="00352E77">
      <w:pPr>
        <w:rPr>
          <w:lang w:val="en-CA"/>
        </w:rPr>
      </w:pPr>
    </w:p>
    <w:p w:rsidR="00352E77" w:rsidRDefault="00352E77" w:rsidP="00352E77">
      <w:pPr>
        <w:rPr>
          <w:rFonts w:cs="Arial"/>
          <w:b/>
          <w:bCs/>
          <w:i/>
          <w:iCs/>
        </w:rPr>
      </w:pPr>
      <w:r>
        <w:rPr>
          <w:rFonts w:cs="Arial"/>
          <w:lang w:val="en-GB"/>
        </w:rPr>
        <w:lastRenderedPageBreak/>
        <w:t xml:space="preserve">This amendment proposes </w:t>
      </w:r>
      <w:r>
        <w:rPr>
          <w:rFonts w:cs="Arial"/>
        </w:rPr>
        <w:t>to re-zone a parcel of land adjacent</w:t>
      </w:r>
      <w:r>
        <w:rPr>
          <w:rFonts w:ascii="Arial" w:hAnsi="Arial" w:cs="Arial"/>
        </w:rPr>
        <w:t xml:space="preserve"> </w:t>
      </w:r>
      <w:r>
        <w:rPr>
          <w:rFonts w:cs="Arial"/>
        </w:rPr>
        <w:t xml:space="preserve">Raynham Avenue and Magee Road from </w:t>
      </w:r>
      <w:r>
        <w:rPr>
          <w:rFonts w:cs="Arial"/>
          <w:b/>
          <w:i/>
        </w:rPr>
        <w:t>Open Space Recreation (OSR)</w:t>
      </w:r>
      <w:r>
        <w:rPr>
          <w:rFonts w:cs="Arial"/>
        </w:rPr>
        <w:t xml:space="preserve"> and </w:t>
      </w:r>
      <w:r>
        <w:rPr>
          <w:rFonts w:cs="Arial"/>
          <w:b/>
          <w:bCs/>
          <w:i/>
          <w:iCs/>
        </w:rPr>
        <w:t xml:space="preserve">Residential Medium Density (RMD) </w:t>
      </w:r>
      <w:r>
        <w:rPr>
          <w:rFonts w:cs="Arial"/>
          <w:bCs/>
          <w:iCs/>
        </w:rPr>
        <w:t xml:space="preserve">to </w:t>
      </w:r>
      <w:r>
        <w:rPr>
          <w:rFonts w:cs="Arial"/>
          <w:b/>
          <w:bCs/>
          <w:i/>
          <w:iCs/>
        </w:rPr>
        <w:t>Public/Institutional (PI).</w:t>
      </w:r>
    </w:p>
    <w:p w:rsidR="00352E77" w:rsidRDefault="00352E77" w:rsidP="00352E77">
      <w:pPr>
        <w:rPr>
          <w:rFonts w:cs="Arial"/>
          <w:b/>
          <w:bCs/>
          <w:i/>
          <w:iCs/>
        </w:rPr>
      </w:pPr>
    </w:p>
    <w:p w:rsidR="00352E77" w:rsidRDefault="00352E77" w:rsidP="00352E77">
      <w:pPr>
        <w:rPr>
          <w:lang w:val="en-CA"/>
        </w:rPr>
      </w:pPr>
      <w:r>
        <w:rPr>
          <w:lang w:val="en-CA"/>
        </w:rPr>
        <w:t>The required advertising and provincial review has been completed.  A Public Hearing was scheduled for February 11, 2014 at the Town Hall.  There were no objections received by the deadline date of February 7, 2014 and the hearing was cancelled.</w:t>
      </w:r>
    </w:p>
    <w:p w:rsidR="00E2758B" w:rsidRDefault="00E2758B" w:rsidP="00352E77">
      <w:pPr>
        <w:rPr>
          <w:lang w:val="en-CA"/>
        </w:rPr>
      </w:pPr>
    </w:p>
    <w:p w:rsidR="00E2758B" w:rsidRPr="00E2758B" w:rsidRDefault="00E2758B" w:rsidP="00352E77">
      <w:pPr>
        <w:rPr>
          <w:b/>
          <w:sz w:val="26"/>
          <w:szCs w:val="26"/>
          <w:lang w:val="en-CA"/>
        </w:rPr>
      </w:pPr>
      <w:r w:rsidRPr="00E2758B">
        <w:rPr>
          <w:b/>
          <w:sz w:val="26"/>
          <w:szCs w:val="26"/>
          <w:lang w:val="en-CA"/>
        </w:rPr>
        <w:t>Motion #14-034</w:t>
      </w:r>
    </w:p>
    <w:p w:rsidR="00E2758B" w:rsidRPr="00E2758B" w:rsidRDefault="00E2758B" w:rsidP="00352E77">
      <w:pPr>
        <w:rPr>
          <w:b/>
          <w:sz w:val="26"/>
          <w:szCs w:val="26"/>
          <w:lang w:val="en-CA"/>
        </w:rPr>
      </w:pPr>
      <w:r w:rsidRPr="00E2758B">
        <w:rPr>
          <w:b/>
          <w:sz w:val="26"/>
          <w:szCs w:val="26"/>
          <w:lang w:val="en-CA"/>
        </w:rPr>
        <w:t>Plan Amendment for 4-6 School</w:t>
      </w:r>
    </w:p>
    <w:p w:rsidR="00E2758B" w:rsidRDefault="00E2758B" w:rsidP="00352E77">
      <w:pPr>
        <w:rPr>
          <w:lang w:val="en-CA"/>
        </w:rPr>
      </w:pPr>
    </w:p>
    <w:p w:rsidR="00352E77" w:rsidRDefault="00F9454B" w:rsidP="00352E77">
      <w:pPr>
        <w:rPr>
          <w:lang w:val="en-CA"/>
        </w:rPr>
      </w:pPr>
      <w:r>
        <w:rPr>
          <w:lang w:val="en-CA"/>
        </w:rPr>
        <w:t>Moved by Councillor Parrott and seconded by Councillor Anstey</w:t>
      </w:r>
      <w:r w:rsidR="00352E77">
        <w:rPr>
          <w:lang w:val="en-CA"/>
        </w:rPr>
        <w:t xml:space="preserve"> that Municipal Plan Amendment # 7, 2013 and Development Regulation Amendment # 11, 2013 </w:t>
      </w:r>
      <w:proofErr w:type="gramStart"/>
      <w:r w:rsidR="00352E77">
        <w:rPr>
          <w:lang w:val="en-CA"/>
        </w:rPr>
        <w:t>be</w:t>
      </w:r>
      <w:proofErr w:type="gramEnd"/>
      <w:r w:rsidR="00352E77">
        <w:rPr>
          <w:lang w:val="en-CA"/>
        </w:rPr>
        <w:t xml:space="preserve"> approved under Section 23 of the Urban and Rural Planning Act 2000.</w:t>
      </w:r>
    </w:p>
    <w:p w:rsidR="00F9454B" w:rsidRDefault="00F9454B" w:rsidP="00352E77">
      <w:pPr>
        <w:rPr>
          <w:lang w:val="en-CA"/>
        </w:rPr>
      </w:pPr>
    </w:p>
    <w:p w:rsidR="00F9454B" w:rsidRDefault="00F9454B" w:rsidP="00352E77">
      <w:pPr>
        <w:rPr>
          <w:lang w:val="en-CA"/>
        </w:rPr>
      </w:pPr>
      <w:r>
        <w:rPr>
          <w:lang w:val="en-CA"/>
        </w:rPr>
        <w:tab/>
      </w:r>
      <w:r>
        <w:rPr>
          <w:lang w:val="en-CA"/>
        </w:rPr>
        <w:tab/>
        <w:t>In Favour:</w:t>
      </w:r>
      <w:r>
        <w:rPr>
          <w:lang w:val="en-CA"/>
        </w:rPr>
        <w:tab/>
        <w:t>6</w:t>
      </w:r>
      <w:r>
        <w:rPr>
          <w:lang w:val="en-CA"/>
        </w:rPr>
        <w:tab/>
        <w:t>Opposing:</w:t>
      </w:r>
      <w:r>
        <w:rPr>
          <w:lang w:val="en-CA"/>
        </w:rPr>
        <w:tab/>
        <w:t>0</w:t>
      </w:r>
    </w:p>
    <w:p w:rsidR="00F9454B" w:rsidRDefault="00F9454B" w:rsidP="00352E77">
      <w:pPr>
        <w:rPr>
          <w:lang w:val="en-CA"/>
        </w:rPr>
      </w:pPr>
    </w:p>
    <w:p w:rsidR="00F9454B" w:rsidRPr="009124B6" w:rsidRDefault="00F9454B" w:rsidP="00352E77">
      <w:pPr>
        <w:rPr>
          <w:rFonts w:cs="Times New Roman"/>
          <w:lang w:val="en-CA"/>
        </w:rPr>
      </w:pPr>
      <w:r w:rsidRPr="00F9454B">
        <w:rPr>
          <w:b/>
          <w:lang w:val="en-CA"/>
        </w:rPr>
        <w:t>Decision:</w:t>
      </w:r>
      <w:r>
        <w:rPr>
          <w:lang w:val="en-CA"/>
        </w:rPr>
        <w:tab/>
        <w:t>Motion carried.</w:t>
      </w:r>
    </w:p>
    <w:p w:rsidR="00352E77" w:rsidRPr="003A3C55" w:rsidRDefault="00352E77" w:rsidP="00352E77">
      <w:pPr>
        <w:rPr>
          <w:b/>
          <w:sz w:val="28"/>
          <w:szCs w:val="28"/>
        </w:rPr>
      </w:pPr>
    </w:p>
    <w:p w:rsidR="00352E77" w:rsidRDefault="00352E77" w:rsidP="00352E77">
      <w:pPr>
        <w:rPr>
          <w:b/>
          <w:sz w:val="28"/>
          <w:szCs w:val="28"/>
        </w:rPr>
      </w:pPr>
      <w:r>
        <w:rPr>
          <w:b/>
          <w:sz w:val="28"/>
          <w:szCs w:val="28"/>
        </w:rPr>
        <w:t>Recycle My Cell Program</w:t>
      </w:r>
    </w:p>
    <w:p w:rsidR="00352E77" w:rsidRDefault="00352E77" w:rsidP="00352E77">
      <w:pPr>
        <w:rPr>
          <w:b/>
          <w:sz w:val="28"/>
          <w:szCs w:val="28"/>
        </w:rPr>
      </w:pPr>
    </w:p>
    <w:p w:rsidR="00352E77" w:rsidRDefault="00352E77" w:rsidP="00352E77">
      <w:r>
        <w:t>The Committee reviewed an information note outlining a program whereby residents in the Municipality could dispose of their unwanted cell technology; including cell phones, smart phones, and recyclable cell phone batteries regardless of the brand or condition, at a drop off location within the municipality. It was discussed that there were other facilities within the Municipality, providing this service, such as schools, which carries</w:t>
      </w:r>
      <w:r w:rsidR="00273166">
        <w:t xml:space="preserve"> out the service as a fundraising</w:t>
      </w:r>
      <w:r>
        <w:t xml:space="preserve"> activity. The recommendation of the Committee was to contact the school to see if the Town could assist in their efforts in this program.</w:t>
      </w:r>
    </w:p>
    <w:p w:rsidR="00352E77" w:rsidRDefault="00352E77" w:rsidP="00352E77"/>
    <w:p w:rsidR="00352E77" w:rsidRDefault="00352E77" w:rsidP="00352E77">
      <w:pPr>
        <w:rPr>
          <w:b/>
          <w:sz w:val="28"/>
          <w:szCs w:val="28"/>
        </w:rPr>
      </w:pPr>
      <w:r>
        <w:rPr>
          <w:b/>
          <w:sz w:val="28"/>
          <w:szCs w:val="28"/>
        </w:rPr>
        <w:t>57 Raynham Avenue</w:t>
      </w:r>
    </w:p>
    <w:p w:rsidR="00352E77" w:rsidRDefault="00352E77" w:rsidP="00352E77">
      <w:pPr>
        <w:rPr>
          <w:b/>
          <w:sz w:val="28"/>
          <w:szCs w:val="28"/>
        </w:rPr>
      </w:pPr>
    </w:p>
    <w:p w:rsidR="00352E77" w:rsidRPr="00B251C8" w:rsidRDefault="00352E77" w:rsidP="00352E77">
      <w:r>
        <w:t>The Committee reviewed correspondence from the owner of 57 Raynham Avenue regarding flooding which took place in the past storm events within the Town of Gander. The Director advised that he intended to contact the homeowner and invite him in to go through the planned infrastructure upgrades in that area of town and how it should benefit that resident.</w:t>
      </w:r>
    </w:p>
    <w:p w:rsidR="00352E77" w:rsidRDefault="00352E77" w:rsidP="00352E77"/>
    <w:p w:rsidR="00352E77" w:rsidRDefault="00352E77" w:rsidP="00352E77">
      <w:pPr>
        <w:rPr>
          <w:b/>
          <w:sz w:val="28"/>
          <w:szCs w:val="28"/>
        </w:rPr>
      </w:pPr>
      <w:r>
        <w:rPr>
          <w:b/>
          <w:sz w:val="28"/>
          <w:szCs w:val="28"/>
        </w:rPr>
        <w:t>FCM Antenna Tower</w:t>
      </w:r>
    </w:p>
    <w:p w:rsidR="00352E77" w:rsidRDefault="00352E77" w:rsidP="00352E77">
      <w:pPr>
        <w:rPr>
          <w:b/>
          <w:sz w:val="28"/>
          <w:szCs w:val="28"/>
        </w:rPr>
      </w:pPr>
    </w:p>
    <w:p w:rsidR="00BA6DC3" w:rsidRDefault="00352E77" w:rsidP="00352E77">
      <w:r>
        <w:t xml:space="preserve">The Committee reviewed an information note from the FCM indicating that Industry Canada has announced a new process a company must follow when installing a radio communication antenna tower. </w:t>
      </w:r>
    </w:p>
    <w:p w:rsidR="00BA6DC3" w:rsidRDefault="00BA6DC3" w:rsidP="00352E77"/>
    <w:p w:rsidR="00352E77" w:rsidRPr="00B251C8" w:rsidRDefault="00352E77" w:rsidP="00352E77">
      <w:r>
        <w:lastRenderedPageBreak/>
        <w:t xml:space="preserve">The changes closely mirror the joint protocol on Antenna </w:t>
      </w:r>
      <w:proofErr w:type="spellStart"/>
      <w:r>
        <w:t>Siting</w:t>
      </w:r>
      <w:proofErr w:type="spellEnd"/>
      <w:r>
        <w:t xml:space="preserve"> developed last year by the FCM and the Canadian Wireless Telecommunications Association. The Committee was pleased to see the FCM play a role in the placement of such infrastructure within a municipality and looks forward to being involved in the process.</w:t>
      </w:r>
    </w:p>
    <w:p w:rsidR="00352E77" w:rsidRDefault="00352E77" w:rsidP="00352E77"/>
    <w:p w:rsidR="00352E77" w:rsidRDefault="00352E77" w:rsidP="00352E77">
      <w:pPr>
        <w:rPr>
          <w:b/>
        </w:rPr>
      </w:pPr>
      <w:r>
        <w:rPr>
          <w:b/>
          <w:sz w:val="28"/>
          <w:szCs w:val="28"/>
        </w:rPr>
        <w:t>Bell Mobility Tower Location</w:t>
      </w:r>
      <w:r w:rsidR="00BA6DC3">
        <w:rPr>
          <w:b/>
          <w:sz w:val="28"/>
          <w:szCs w:val="28"/>
        </w:rPr>
        <w:t xml:space="preserve"> Request</w:t>
      </w:r>
    </w:p>
    <w:p w:rsidR="00352E77" w:rsidRDefault="00352E77" w:rsidP="00352E77">
      <w:pPr>
        <w:rPr>
          <w:b/>
        </w:rPr>
      </w:pPr>
    </w:p>
    <w:p w:rsidR="00352E77" w:rsidRPr="00D77F33" w:rsidRDefault="00352E77" w:rsidP="00352E77">
      <w:r>
        <w:t>The Committee reviewed correspondence from a consultant representing Bell Mobility seeking permission from Council to place a 2nd communication tower just off Cooper Blvd.  After reviewing the proposed location, the Committee is recommending that the consultant be invited to sit with town officials to discuss the proposed location, and the impact that it would have on the local residents, businesses, and also to discuss other possible locations for the facility.</w:t>
      </w:r>
    </w:p>
    <w:p w:rsidR="00352E77" w:rsidRPr="00E4709D" w:rsidRDefault="00352E77" w:rsidP="00352E77">
      <w:r>
        <w:t xml:space="preserve"> </w:t>
      </w:r>
    </w:p>
    <w:p w:rsidR="00352E77" w:rsidRDefault="00352E77" w:rsidP="00352E77">
      <w:pPr>
        <w:rPr>
          <w:b/>
          <w:sz w:val="28"/>
          <w:szCs w:val="28"/>
        </w:rPr>
      </w:pPr>
      <w:r>
        <w:rPr>
          <w:b/>
          <w:sz w:val="28"/>
          <w:szCs w:val="28"/>
        </w:rPr>
        <w:t xml:space="preserve">Steele Communications </w:t>
      </w:r>
    </w:p>
    <w:p w:rsidR="00352E77" w:rsidRDefault="00352E77" w:rsidP="00352E77">
      <w:pPr>
        <w:rPr>
          <w:b/>
          <w:sz w:val="28"/>
          <w:szCs w:val="28"/>
        </w:rPr>
      </w:pPr>
    </w:p>
    <w:p w:rsidR="00352E77" w:rsidRDefault="00352E77" w:rsidP="00352E77">
      <w:r>
        <w:t xml:space="preserve">The Committee reviewed a development application from Steele Communications requesting the subdivision of approximately 19 acres of land situated at 501 TCH. The Director advised that the application has been reviewed by the Planning Department and the subdivision meets all Town of Gander Subdivision and Development Regulations. There was one </w:t>
      </w:r>
      <w:r w:rsidR="00BA6DC3">
        <w:t xml:space="preserve">potential </w:t>
      </w:r>
      <w:r>
        <w:t xml:space="preserve">area of concern regarding roadway </w:t>
      </w:r>
      <w:proofErr w:type="gramStart"/>
      <w:r>
        <w:t>access,</w:t>
      </w:r>
      <w:proofErr w:type="gramEnd"/>
      <w:r>
        <w:t xml:space="preserve"> however, all concerns have been alleviated through </w:t>
      </w:r>
      <w:r w:rsidRPr="008444F2">
        <w:t>written</w:t>
      </w:r>
      <w:r>
        <w:t xml:space="preserve"> communications with the Department of Transportation and Works. </w:t>
      </w:r>
    </w:p>
    <w:p w:rsidR="00BA6DC3" w:rsidRDefault="00BA6DC3" w:rsidP="00352E77"/>
    <w:p w:rsidR="00BA6DC3" w:rsidRPr="003E04FB" w:rsidRDefault="00BA6DC3" w:rsidP="00352E77">
      <w:pPr>
        <w:rPr>
          <w:b/>
          <w:sz w:val="26"/>
          <w:szCs w:val="26"/>
        </w:rPr>
      </w:pPr>
      <w:r w:rsidRPr="003E04FB">
        <w:rPr>
          <w:b/>
          <w:sz w:val="26"/>
          <w:szCs w:val="26"/>
        </w:rPr>
        <w:t>Motion #14-035</w:t>
      </w:r>
    </w:p>
    <w:p w:rsidR="00BA6DC3" w:rsidRPr="003E04FB" w:rsidRDefault="00BA6DC3" w:rsidP="00352E77">
      <w:pPr>
        <w:rPr>
          <w:b/>
          <w:sz w:val="26"/>
          <w:szCs w:val="26"/>
        </w:rPr>
      </w:pPr>
      <w:r w:rsidRPr="003E04FB">
        <w:rPr>
          <w:b/>
          <w:sz w:val="26"/>
          <w:szCs w:val="26"/>
        </w:rPr>
        <w:t>Steele Communications</w:t>
      </w:r>
    </w:p>
    <w:p w:rsidR="00352E77" w:rsidRDefault="00352E77" w:rsidP="00352E77"/>
    <w:p w:rsidR="00352E77" w:rsidRDefault="003E04FB" w:rsidP="00352E77">
      <w:r>
        <w:t xml:space="preserve">Moved by </w:t>
      </w:r>
      <w:proofErr w:type="spellStart"/>
      <w:r>
        <w:t>Councillor</w:t>
      </w:r>
      <w:proofErr w:type="spellEnd"/>
      <w:r>
        <w:t xml:space="preserve"> Parrott and seconded by </w:t>
      </w:r>
      <w:proofErr w:type="spellStart"/>
      <w:r>
        <w:t>Councillor</w:t>
      </w:r>
      <w:proofErr w:type="spellEnd"/>
      <w:r>
        <w:t xml:space="preserve"> Dove</w:t>
      </w:r>
      <w:r w:rsidR="00352E77">
        <w:t xml:space="preserve"> that the application for subdivision of land situated at 501 TCH be approved as presented, subject to road access to the </w:t>
      </w:r>
      <w:proofErr w:type="gramStart"/>
      <w:r w:rsidR="00352E77">
        <w:t>property being</w:t>
      </w:r>
      <w:proofErr w:type="gramEnd"/>
      <w:r w:rsidR="00352E77">
        <w:t xml:space="preserve"> reinstated.</w:t>
      </w:r>
    </w:p>
    <w:p w:rsidR="003E04FB" w:rsidRDefault="003E04FB" w:rsidP="00352E77"/>
    <w:p w:rsidR="003E04FB" w:rsidRDefault="003E04FB" w:rsidP="00352E77">
      <w:r>
        <w:tab/>
      </w:r>
      <w:r>
        <w:tab/>
        <w:t xml:space="preserve">In </w:t>
      </w:r>
      <w:proofErr w:type="spellStart"/>
      <w:r>
        <w:t>Favour</w:t>
      </w:r>
      <w:proofErr w:type="spellEnd"/>
      <w:r>
        <w:t>:</w:t>
      </w:r>
      <w:r>
        <w:tab/>
        <w:t>6</w:t>
      </w:r>
      <w:r>
        <w:tab/>
        <w:t>Opposing:</w:t>
      </w:r>
      <w:r>
        <w:tab/>
        <w:t>0</w:t>
      </w:r>
    </w:p>
    <w:p w:rsidR="003E04FB" w:rsidRDefault="003E04FB" w:rsidP="00352E77"/>
    <w:p w:rsidR="003E04FB" w:rsidRDefault="003E04FB" w:rsidP="00352E77">
      <w:r w:rsidRPr="003E04FB">
        <w:rPr>
          <w:b/>
        </w:rPr>
        <w:t>Decision:</w:t>
      </w:r>
      <w:r>
        <w:tab/>
        <w:t>Motion carried.</w:t>
      </w:r>
    </w:p>
    <w:p w:rsidR="00352E77" w:rsidRDefault="00352E77" w:rsidP="00352E77"/>
    <w:p w:rsidR="00352E77" w:rsidRDefault="00352E77" w:rsidP="00352E77">
      <w:pPr>
        <w:rPr>
          <w:b/>
          <w:sz w:val="28"/>
          <w:szCs w:val="28"/>
        </w:rPr>
      </w:pPr>
      <w:r w:rsidRPr="006D4DC4">
        <w:rPr>
          <w:b/>
          <w:sz w:val="28"/>
          <w:szCs w:val="28"/>
        </w:rPr>
        <w:t>Other</w:t>
      </w:r>
      <w:r w:rsidR="00FD448F">
        <w:rPr>
          <w:b/>
          <w:sz w:val="28"/>
          <w:szCs w:val="28"/>
        </w:rPr>
        <w:t xml:space="preserve"> – Installation of New Condenser</w:t>
      </w:r>
    </w:p>
    <w:p w:rsidR="00352E77" w:rsidRDefault="00352E77" w:rsidP="00352E77">
      <w:pPr>
        <w:rPr>
          <w:b/>
          <w:sz w:val="28"/>
          <w:szCs w:val="28"/>
        </w:rPr>
      </w:pPr>
    </w:p>
    <w:p w:rsidR="00352E77" w:rsidRDefault="00352E77" w:rsidP="00352E77">
      <w:r>
        <w:t xml:space="preserve">The Committee had a discussion about the installation of a new condenser at the Gander Community Centre and the possibility of heat recovery.  The Committee is recommending that the Director discuss this infrastructure upgrade with the Director of Parks and Recreation and Honeywell to see if there are synergies to be accomplished throughout that installation. </w:t>
      </w:r>
    </w:p>
    <w:p w:rsidR="00352E77" w:rsidRDefault="00352E77" w:rsidP="00352E77"/>
    <w:p w:rsidR="00352E77" w:rsidRDefault="00352E77" w:rsidP="00352E77">
      <w:r>
        <w:lastRenderedPageBreak/>
        <w:t xml:space="preserve">The Committee had a general discussion on Town Policy and is recommending that at each future Committee meeting a selected policy relevant to Municipal Works be brought in for review.   </w:t>
      </w:r>
    </w:p>
    <w:p w:rsidR="00AC6A67" w:rsidRDefault="00AC6A67" w:rsidP="005E4537">
      <w:pPr>
        <w:pStyle w:val="Heading3"/>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C51D99">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FD448F">
        <w:t>February 20</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Councillor; </w:t>
      </w:r>
      <w:r w:rsidR="00C90F58">
        <w:t xml:space="preserve">W. Lorenzen, </w:t>
      </w:r>
      <w:proofErr w:type="spellStart"/>
      <w:r w:rsidR="00C90F58">
        <w:t>Councillor</w:t>
      </w:r>
      <w:proofErr w:type="spellEnd"/>
      <w:r w:rsidR="00C90F58">
        <w:t xml:space="preserve">; </w:t>
      </w:r>
      <w:r w:rsidR="00FD448F">
        <w:t>G. Brown,</w:t>
      </w:r>
      <w:r w:rsidR="00536050">
        <w:t xml:space="preserve"> </w:t>
      </w:r>
      <w:r w:rsidR="00227566">
        <w:t>Director of Finance</w:t>
      </w:r>
      <w:r w:rsidR="00034A1D">
        <w:t>.</w:t>
      </w:r>
    </w:p>
    <w:p w:rsidR="00C51D99" w:rsidRDefault="00C51D99" w:rsidP="00E55F39"/>
    <w:p w:rsidR="00331F49" w:rsidRDefault="00822352" w:rsidP="00E55F39">
      <w:r>
        <w:t>The following items were discussed:</w:t>
      </w:r>
    </w:p>
    <w:p w:rsidR="00FD448F" w:rsidRDefault="00FD448F" w:rsidP="00E55F39"/>
    <w:p w:rsidR="00525A9D" w:rsidRPr="00525A9D" w:rsidRDefault="00525A9D" w:rsidP="00525A9D">
      <w:pPr>
        <w:rPr>
          <w:b/>
          <w:sz w:val="28"/>
          <w:szCs w:val="28"/>
        </w:rPr>
      </w:pPr>
      <w:r w:rsidRPr="00525A9D">
        <w:rPr>
          <w:b/>
          <w:sz w:val="28"/>
          <w:szCs w:val="28"/>
        </w:rPr>
        <w:t xml:space="preserve">Invoices for Approval </w:t>
      </w:r>
    </w:p>
    <w:p w:rsidR="00525A9D" w:rsidRDefault="00525A9D" w:rsidP="00525A9D">
      <w:pPr>
        <w:rPr>
          <w:u w:val="single"/>
        </w:rPr>
      </w:pPr>
    </w:p>
    <w:p w:rsidR="00525A9D" w:rsidRPr="00960C11" w:rsidRDefault="00525A9D" w:rsidP="00525A9D">
      <w:pPr>
        <w:pStyle w:val="NoSpacing"/>
        <w:rPr>
          <w:sz w:val="24"/>
          <w:szCs w:val="24"/>
          <w:u w:val="single"/>
        </w:rPr>
      </w:pPr>
      <w:r w:rsidRPr="00960C11">
        <w:rPr>
          <w:sz w:val="24"/>
          <w:szCs w:val="24"/>
          <w:u w:val="single"/>
        </w:rPr>
        <w:t>CAPITAL</w:t>
      </w:r>
    </w:p>
    <w:p w:rsidR="00525A9D" w:rsidRPr="00960C11" w:rsidRDefault="00525A9D" w:rsidP="00525A9D">
      <w:pPr>
        <w:pStyle w:val="NoSpacing"/>
        <w:tabs>
          <w:tab w:val="left" w:pos="720"/>
          <w:tab w:val="decimal" w:pos="7920"/>
        </w:tabs>
        <w:rPr>
          <w:sz w:val="24"/>
          <w:szCs w:val="24"/>
          <w:u w:val="single"/>
        </w:rPr>
      </w:pPr>
    </w:p>
    <w:p w:rsidR="00525A9D" w:rsidRPr="00960C11" w:rsidRDefault="00525A9D" w:rsidP="00525A9D">
      <w:pPr>
        <w:pStyle w:val="NoSpacing"/>
        <w:tabs>
          <w:tab w:val="left" w:pos="720"/>
          <w:tab w:val="decimal" w:pos="7920"/>
        </w:tabs>
        <w:rPr>
          <w:sz w:val="24"/>
          <w:szCs w:val="24"/>
          <w:u w:val="single"/>
        </w:rPr>
      </w:pPr>
      <w:r w:rsidRPr="00960C11">
        <w:rPr>
          <w:sz w:val="24"/>
          <w:szCs w:val="24"/>
          <w:u w:val="single"/>
        </w:rPr>
        <w:t xml:space="preserve">AS RECOMMENDED BY THE MUNICIPAL WORKS &amp; SERVICES COMMITTEE FEBRUARY 19, 2014  </w:t>
      </w:r>
    </w:p>
    <w:p w:rsidR="00525A9D" w:rsidRDefault="00525A9D" w:rsidP="00525A9D">
      <w:pPr>
        <w:pStyle w:val="NoSpacing"/>
        <w:tabs>
          <w:tab w:val="left" w:pos="720"/>
          <w:tab w:val="decimal" w:pos="7920"/>
        </w:tabs>
        <w:rPr>
          <w:u w:val="single"/>
        </w:rPr>
      </w:pPr>
    </w:p>
    <w:p w:rsidR="00525A9D" w:rsidRPr="00960C11" w:rsidRDefault="00525A9D" w:rsidP="00525A9D">
      <w:pPr>
        <w:pStyle w:val="NoSpacing"/>
        <w:rPr>
          <w:sz w:val="24"/>
          <w:szCs w:val="24"/>
        </w:rPr>
      </w:pPr>
      <w:r>
        <w:rPr>
          <w:sz w:val="24"/>
          <w:szCs w:val="24"/>
        </w:rPr>
        <w:t>1.</w:t>
      </w:r>
      <w:r>
        <w:rPr>
          <w:sz w:val="24"/>
          <w:szCs w:val="24"/>
        </w:rPr>
        <w:tab/>
      </w:r>
      <w:proofErr w:type="spellStart"/>
      <w:r w:rsidRPr="00960C11">
        <w:rPr>
          <w:sz w:val="24"/>
          <w:szCs w:val="24"/>
        </w:rPr>
        <w:t>Echologics</w:t>
      </w:r>
      <w:proofErr w:type="spellEnd"/>
      <w:r w:rsidRPr="00960C11">
        <w:rPr>
          <w:sz w:val="24"/>
          <w:szCs w:val="24"/>
        </w:rPr>
        <w:t xml:space="preserve"> Engineering</w:t>
      </w:r>
      <w:r w:rsidRPr="00960C11">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960C11">
        <w:rPr>
          <w:sz w:val="24"/>
          <w:szCs w:val="24"/>
        </w:rPr>
        <w:t>$11,469.50</w:t>
      </w:r>
    </w:p>
    <w:p w:rsidR="00525A9D" w:rsidRPr="00960C11" w:rsidRDefault="00525A9D" w:rsidP="00525A9D">
      <w:pPr>
        <w:pStyle w:val="NoSpacing"/>
        <w:rPr>
          <w:sz w:val="24"/>
          <w:szCs w:val="24"/>
        </w:rPr>
      </w:pPr>
      <w:r w:rsidRPr="00960C11">
        <w:rPr>
          <w:sz w:val="24"/>
          <w:szCs w:val="24"/>
        </w:rPr>
        <w:tab/>
        <w:t>01-000-0080-1745, leak finder</w:t>
      </w:r>
    </w:p>
    <w:p w:rsidR="00525A9D" w:rsidRDefault="00525A9D" w:rsidP="00525A9D">
      <w:pPr>
        <w:pStyle w:val="NoSpacing"/>
        <w:rPr>
          <w:sz w:val="24"/>
          <w:szCs w:val="24"/>
        </w:rPr>
      </w:pPr>
      <w:r w:rsidRPr="00960C11">
        <w:rPr>
          <w:sz w:val="24"/>
          <w:szCs w:val="24"/>
        </w:rPr>
        <w:tab/>
        <w:t>Budget     zero                Spent to date    zero</w:t>
      </w:r>
    </w:p>
    <w:p w:rsidR="00525A9D" w:rsidRPr="00960C11" w:rsidRDefault="00525A9D" w:rsidP="00525A9D">
      <w:pPr>
        <w:pStyle w:val="NoSpacing"/>
        <w:rPr>
          <w:sz w:val="24"/>
          <w:szCs w:val="24"/>
        </w:rPr>
      </w:pPr>
    </w:p>
    <w:p w:rsidR="00525A9D" w:rsidRPr="00960C11" w:rsidRDefault="00525A9D" w:rsidP="00525A9D">
      <w:pPr>
        <w:pStyle w:val="NoSpacing"/>
        <w:rPr>
          <w:sz w:val="24"/>
          <w:szCs w:val="24"/>
        </w:rPr>
      </w:pPr>
      <w:r>
        <w:rPr>
          <w:sz w:val="24"/>
          <w:szCs w:val="24"/>
        </w:rPr>
        <w:t>2.</w:t>
      </w:r>
      <w:r>
        <w:rPr>
          <w:sz w:val="24"/>
          <w:szCs w:val="24"/>
        </w:rPr>
        <w:tab/>
      </w:r>
      <w:r w:rsidRPr="00960C11">
        <w:rPr>
          <w:sz w:val="24"/>
          <w:szCs w:val="24"/>
        </w:rPr>
        <w:t>R&amp;D Construction</w:t>
      </w:r>
      <w:r w:rsidRPr="00960C11">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960C11">
        <w:rPr>
          <w:sz w:val="24"/>
          <w:szCs w:val="24"/>
        </w:rPr>
        <w:t>$72,711.01</w:t>
      </w:r>
    </w:p>
    <w:p w:rsidR="00525A9D" w:rsidRPr="00960C11" w:rsidRDefault="00525A9D" w:rsidP="00525A9D">
      <w:pPr>
        <w:pStyle w:val="NoSpacing"/>
        <w:tabs>
          <w:tab w:val="decimal" w:pos="7920"/>
        </w:tabs>
        <w:ind w:left="720"/>
        <w:rPr>
          <w:sz w:val="24"/>
          <w:szCs w:val="24"/>
        </w:rPr>
      </w:pPr>
      <w:proofErr w:type="gramStart"/>
      <w:r w:rsidRPr="00960C11">
        <w:rPr>
          <w:sz w:val="24"/>
          <w:szCs w:val="24"/>
        </w:rPr>
        <w:t>01-000-0080-1837, Claim #5, Cobb's Pond Bldg.</w:t>
      </w:r>
      <w:proofErr w:type="gramEnd"/>
    </w:p>
    <w:p w:rsidR="00525A9D" w:rsidRPr="00960C11" w:rsidRDefault="00525A9D" w:rsidP="00525A9D">
      <w:pPr>
        <w:pStyle w:val="NoSpacing"/>
        <w:tabs>
          <w:tab w:val="decimal" w:pos="7920"/>
        </w:tabs>
        <w:ind w:firstLine="720"/>
        <w:rPr>
          <w:sz w:val="24"/>
          <w:szCs w:val="24"/>
        </w:rPr>
      </w:pPr>
      <w:r w:rsidRPr="00960C11">
        <w:rPr>
          <w:sz w:val="24"/>
          <w:szCs w:val="24"/>
        </w:rPr>
        <w:t xml:space="preserve">Contract   $833,233      Spent to </w:t>
      </w:r>
      <w:proofErr w:type="gramStart"/>
      <w:r w:rsidRPr="00960C11">
        <w:rPr>
          <w:sz w:val="24"/>
          <w:szCs w:val="24"/>
        </w:rPr>
        <w:t>date  $</w:t>
      </w:r>
      <w:proofErr w:type="gramEnd"/>
      <w:r w:rsidRPr="00960C11">
        <w:rPr>
          <w:sz w:val="24"/>
          <w:szCs w:val="24"/>
        </w:rPr>
        <w:t>532,077</w:t>
      </w:r>
    </w:p>
    <w:p w:rsidR="00525A9D" w:rsidRPr="00960C11" w:rsidRDefault="00525A9D" w:rsidP="00525A9D">
      <w:pPr>
        <w:pStyle w:val="NoSpacing"/>
        <w:tabs>
          <w:tab w:val="decimal" w:pos="7920"/>
        </w:tabs>
        <w:ind w:firstLine="720"/>
        <w:rPr>
          <w:sz w:val="24"/>
          <w:szCs w:val="24"/>
        </w:rPr>
      </w:pPr>
    </w:p>
    <w:p w:rsidR="00525A9D" w:rsidRPr="00960C11" w:rsidRDefault="00525A9D" w:rsidP="00525A9D">
      <w:pPr>
        <w:pStyle w:val="NoSpacing"/>
        <w:rPr>
          <w:sz w:val="24"/>
          <w:szCs w:val="24"/>
        </w:rPr>
      </w:pPr>
      <w:r>
        <w:rPr>
          <w:sz w:val="24"/>
          <w:szCs w:val="24"/>
        </w:rPr>
        <w:t>3.</w:t>
      </w:r>
      <w:r>
        <w:rPr>
          <w:sz w:val="24"/>
          <w:szCs w:val="24"/>
        </w:rPr>
        <w:tab/>
      </w:r>
      <w:r w:rsidRPr="00960C11">
        <w:rPr>
          <w:sz w:val="24"/>
          <w:szCs w:val="24"/>
        </w:rPr>
        <w:t>Tract Consulting</w:t>
      </w:r>
      <w:r w:rsidRPr="00960C11">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960C11">
        <w:rPr>
          <w:sz w:val="24"/>
          <w:szCs w:val="24"/>
        </w:rPr>
        <w:t>$11,604.04</w:t>
      </w:r>
    </w:p>
    <w:p w:rsidR="00525A9D" w:rsidRPr="00960C11" w:rsidRDefault="00525A9D" w:rsidP="00525A9D">
      <w:pPr>
        <w:pStyle w:val="NoSpacing"/>
        <w:tabs>
          <w:tab w:val="decimal" w:pos="7920"/>
        </w:tabs>
        <w:ind w:left="720"/>
        <w:rPr>
          <w:sz w:val="24"/>
          <w:szCs w:val="24"/>
        </w:rPr>
      </w:pPr>
      <w:r w:rsidRPr="00960C11">
        <w:rPr>
          <w:sz w:val="24"/>
          <w:szCs w:val="24"/>
        </w:rPr>
        <w:t>01-000-0080-1837, Cobb’s Pond Development Phase 1</w:t>
      </w:r>
    </w:p>
    <w:p w:rsidR="00525A9D" w:rsidRPr="00960C11" w:rsidRDefault="00525A9D" w:rsidP="00525A9D">
      <w:pPr>
        <w:pStyle w:val="NoSpacing"/>
        <w:tabs>
          <w:tab w:val="decimal" w:pos="7920"/>
        </w:tabs>
        <w:ind w:firstLine="720"/>
        <w:rPr>
          <w:sz w:val="24"/>
          <w:szCs w:val="24"/>
        </w:rPr>
      </w:pPr>
      <w:proofErr w:type="gramStart"/>
      <w:r w:rsidRPr="00960C11">
        <w:rPr>
          <w:sz w:val="24"/>
          <w:szCs w:val="24"/>
        </w:rPr>
        <w:t>Contract  $</w:t>
      </w:r>
      <w:proofErr w:type="gramEnd"/>
      <w:r w:rsidRPr="00960C11">
        <w:rPr>
          <w:sz w:val="24"/>
          <w:szCs w:val="24"/>
        </w:rPr>
        <w:t>368,811       Spent to date  $343,164</w:t>
      </w:r>
    </w:p>
    <w:p w:rsidR="00525A9D" w:rsidRPr="00960C11" w:rsidRDefault="00525A9D" w:rsidP="00525A9D">
      <w:pPr>
        <w:pStyle w:val="NoSpacing"/>
        <w:tabs>
          <w:tab w:val="decimal" w:pos="7920"/>
        </w:tabs>
        <w:ind w:firstLine="720"/>
        <w:rPr>
          <w:sz w:val="24"/>
          <w:szCs w:val="24"/>
        </w:rPr>
      </w:pPr>
      <w:r w:rsidRPr="00960C11">
        <w:rPr>
          <w:sz w:val="24"/>
          <w:szCs w:val="24"/>
        </w:rPr>
        <w:tab/>
      </w:r>
      <w:r w:rsidRPr="00960C11">
        <w:rPr>
          <w:sz w:val="24"/>
          <w:szCs w:val="24"/>
        </w:rPr>
        <w:tab/>
      </w:r>
    </w:p>
    <w:p w:rsidR="00525A9D" w:rsidRPr="00960C11" w:rsidRDefault="00525A9D" w:rsidP="00525A9D">
      <w:pPr>
        <w:pStyle w:val="NoSpacing"/>
        <w:rPr>
          <w:sz w:val="24"/>
          <w:szCs w:val="24"/>
        </w:rPr>
      </w:pPr>
      <w:r>
        <w:rPr>
          <w:sz w:val="24"/>
          <w:szCs w:val="24"/>
        </w:rPr>
        <w:t>4.</w:t>
      </w:r>
      <w:r>
        <w:rPr>
          <w:sz w:val="24"/>
          <w:szCs w:val="24"/>
        </w:rPr>
        <w:tab/>
      </w:r>
      <w:r w:rsidRPr="00960C11">
        <w:rPr>
          <w:sz w:val="24"/>
          <w:szCs w:val="24"/>
        </w:rPr>
        <w:t>DMG Consulting Ltd.</w:t>
      </w:r>
      <w:r w:rsidRPr="00960C11">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960C11">
        <w:rPr>
          <w:sz w:val="24"/>
          <w:szCs w:val="24"/>
        </w:rPr>
        <w:t>$26,674.78</w:t>
      </w:r>
    </w:p>
    <w:p w:rsidR="00525A9D" w:rsidRPr="00960C11" w:rsidRDefault="00525A9D" w:rsidP="00525A9D">
      <w:pPr>
        <w:pStyle w:val="NoSpacing"/>
        <w:tabs>
          <w:tab w:val="decimal" w:pos="7920"/>
        </w:tabs>
        <w:ind w:left="720"/>
        <w:rPr>
          <w:sz w:val="24"/>
          <w:szCs w:val="24"/>
        </w:rPr>
      </w:pPr>
      <w:r w:rsidRPr="00960C11">
        <w:rPr>
          <w:sz w:val="24"/>
          <w:szCs w:val="24"/>
        </w:rPr>
        <w:t xml:space="preserve">01-000-0080-1925, Chlorination Study, Construct Booster </w:t>
      </w:r>
      <w:proofErr w:type="spellStart"/>
      <w:r w:rsidRPr="00960C11">
        <w:rPr>
          <w:sz w:val="24"/>
          <w:szCs w:val="24"/>
        </w:rPr>
        <w:t>Stn</w:t>
      </w:r>
      <w:proofErr w:type="spellEnd"/>
    </w:p>
    <w:p w:rsidR="00525A9D" w:rsidRPr="00960C11" w:rsidRDefault="00525A9D" w:rsidP="00525A9D">
      <w:pPr>
        <w:pStyle w:val="NoSpacing"/>
        <w:tabs>
          <w:tab w:val="decimal" w:pos="7920"/>
        </w:tabs>
        <w:ind w:left="720"/>
        <w:rPr>
          <w:sz w:val="24"/>
          <w:szCs w:val="24"/>
        </w:rPr>
      </w:pPr>
      <w:proofErr w:type="gramStart"/>
      <w:r w:rsidRPr="00960C11">
        <w:rPr>
          <w:sz w:val="24"/>
          <w:szCs w:val="24"/>
        </w:rPr>
        <w:t>Contract  $</w:t>
      </w:r>
      <w:proofErr w:type="gramEnd"/>
      <w:r w:rsidRPr="00960C11">
        <w:rPr>
          <w:sz w:val="24"/>
          <w:szCs w:val="24"/>
        </w:rPr>
        <w:t>45,079         Spent to date   $4,639</w:t>
      </w:r>
    </w:p>
    <w:p w:rsidR="00525A9D" w:rsidRPr="00960C11" w:rsidRDefault="00525A9D" w:rsidP="00525A9D">
      <w:pPr>
        <w:pStyle w:val="NoSpacing"/>
        <w:rPr>
          <w:sz w:val="24"/>
          <w:szCs w:val="24"/>
        </w:rPr>
      </w:pPr>
    </w:p>
    <w:p w:rsidR="00525A9D" w:rsidRDefault="00525A9D" w:rsidP="00525A9D">
      <w:pPr>
        <w:pStyle w:val="NoSpacing"/>
        <w:tabs>
          <w:tab w:val="decimal" w:pos="7920"/>
        </w:tabs>
        <w:rPr>
          <w:sz w:val="24"/>
          <w:szCs w:val="24"/>
        </w:rPr>
      </w:pPr>
    </w:p>
    <w:p w:rsidR="00525A9D" w:rsidRPr="00960C11" w:rsidRDefault="00525A9D" w:rsidP="00525A9D">
      <w:pPr>
        <w:pStyle w:val="NoSpacing"/>
        <w:tabs>
          <w:tab w:val="decimal" w:pos="7920"/>
        </w:tabs>
        <w:rPr>
          <w:sz w:val="24"/>
          <w:szCs w:val="24"/>
          <w:u w:val="single"/>
        </w:rPr>
      </w:pPr>
      <w:r w:rsidRPr="00960C11">
        <w:rPr>
          <w:sz w:val="24"/>
          <w:szCs w:val="24"/>
          <w:u w:val="single"/>
        </w:rPr>
        <w:t>AS RECOMMENDED BY THE RECREATION COMMITTEE FEBRUARY 17, 2014</w:t>
      </w:r>
    </w:p>
    <w:p w:rsidR="00525A9D" w:rsidRPr="00960C11" w:rsidRDefault="00525A9D" w:rsidP="00525A9D">
      <w:pPr>
        <w:pStyle w:val="NoSpacing"/>
        <w:tabs>
          <w:tab w:val="decimal" w:pos="7920"/>
        </w:tabs>
        <w:ind w:left="720"/>
        <w:rPr>
          <w:sz w:val="24"/>
          <w:szCs w:val="24"/>
        </w:rPr>
      </w:pPr>
    </w:p>
    <w:p w:rsidR="00525A9D" w:rsidRPr="00960C11" w:rsidRDefault="00525A9D" w:rsidP="00525A9D">
      <w:pPr>
        <w:pStyle w:val="NoSpacing"/>
        <w:tabs>
          <w:tab w:val="left" w:pos="720"/>
        </w:tabs>
        <w:rPr>
          <w:sz w:val="24"/>
          <w:szCs w:val="24"/>
          <w:u w:val="single"/>
        </w:rPr>
      </w:pPr>
      <w:r>
        <w:rPr>
          <w:sz w:val="24"/>
          <w:szCs w:val="24"/>
        </w:rPr>
        <w:t>5.</w:t>
      </w:r>
      <w:r>
        <w:rPr>
          <w:sz w:val="24"/>
          <w:szCs w:val="24"/>
        </w:rPr>
        <w:tab/>
      </w:r>
      <w:r w:rsidRPr="00960C11">
        <w:rPr>
          <w:sz w:val="24"/>
          <w:szCs w:val="24"/>
        </w:rPr>
        <w:t xml:space="preserve">Ron </w:t>
      </w:r>
      <w:proofErr w:type="spellStart"/>
      <w:r w:rsidRPr="00960C11">
        <w:rPr>
          <w:sz w:val="24"/>
          <w:szCs w:val="24"/>
        </w:rPr>
        <w:t>Fougere</w:t>
      </w:r>
      <w:proofErr w:type="spellEnd"/>
      <w:r w:rsidRPr="00960C11">
        <w:rPr>
          <w:sz w:val="24"/>
          <w:szCs w:val="24"/>
        </w:rPr>
        <w:t xml:space="preserve"> Associates</w:t>
      </w:r>
      <w:r w:rsidRPr="00960C11">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960C11">
        <w:rPr>
          <w:sz w:val="24"/>
          <w:szCs w:val="24"/>
        </w:rPr>
        <w:t>$21,893.75</w:t>
      </w:r>
    </w:p>
    <w:p w:rsidR="00525A9D" w:rsidRPr="00960C11" w:rsidRDefault="00525A9D" w:rsidP="00525A9D">
      <w:pPr>
        <w:pStyle w:val="NoSpacing"/>
        <w:tabs>
          <w:tab w:val="left" w:pos="720"/>
          <w:tab w:val="decimal" w:pos="7920"/>
        </w:tabs>
        <w:ind w:left="720"/>
        <w:rPr>
          <w:sz w:val="24"/>
          <w:szCs w:val="24"/>
        </w:rPr>
      </w:pPr>
      <w:r w:rsidRPr="00960C11">
        <w:rPr>
          <w:sz w:val="24"/>
          <w:szCs w:val="24"/>
        </w:rPr>
        <w:t xml:space="preserve">01-000-0080-1817, Multiplex Feasibility Study </w:t>
      </w:r>
    </w:p>
    <w:p w:rsidR="00525A9D" w:rsidRPr="00960C11" w:rsidRDefault="00525A9D" w:rsidP="00525A9D">
      <w:pPr>
        <w:pStyle w:val="NoSpacing"/>
        <w:tabs>
          <w:tab w:val="left" w:pos="720"/>
          <w:tab w:val="decimal" w:pos="7920"/>
        </w:tabs>
        <w:ind w:left="720"/>
        <w:rPr>
          <w:sz w:val="24"/>
          <w:szCs w:val="24"/>
        </w:rPr>
      </w:pPr>
      <w:r w:rsidRPr="00960C11">
        <w:rPr>
          <w:sz w:val="24"/>
          <w:szCs w:val="24"/>
        </w:rPr>
        <w:t xml:space="preserve"> </w:t>
      </w:r>
      <w:proofErr w:type="gramStart"/>
      <w:r w:rsidRPr="00960C11">
        <w:rPr>
          <w:sz w:val="24"/>
          <w:szCs w:val="24"/>
        </w:rPr>
        <w:t>Contract  $</w:t>
      </w:r>
      <w:proofErr w:type="gramEnd"/>
      <w:r w:rsidRPr="00960C11">
        <w:rPr>
          <w:sz w:val="24"/>
          <w:szCs w:val="24"/>
        </w:rPr>
        <w:t>77,500        Spent to date  $58,125</w:t>
      </w:r>
    </w:p>
    <w:p w:rsidR="00525A9D" w:rsidRPr="00960C11" w:rsidRDefault="00525A9D" w:rsidP="00525A9D">
      <w:pPr>
        <w:pStyle w:val="NoSpacing"/>
        <w:tabs>
          <w:tab w:val="left" w:pos="720"/>
          <w:tab w:val="decimal" w:pos="7920"/>
        </w:tabs>
        <w:rPr>
          <w:sz w:val="24"/>
          <w:szCs w:val="24"/>
        </w:rPr>
      </w:pPr>
      <w:r w:rsidRPr="00960C11">
        <w:rPr>
          <w:sz w:val="24"/>
          <w:szCs w:val="24"/>
          <w:u w:val="single"/>
        </w:rPr>
        <w:lastRenderedPageBreak/>
        <w:t>AS RECOMMENDED BY THE MUNICIPAL WORKS &amp; SERVICES COMMITTEE FEBRUARY 19, 2014</w:t>
      </w:r>
    </w:p>
    <w:p w:rsidR="00525A9D" w:rsidRPr="00960C11" w:rsidRDefault="00525A9D" w:rsidP="00525A9D">
      <w:pPr>
        <w:pStyle w:val="NoSpacing"/>
        <w:rPr>
          <w:sz w:val="24"/>
          <w:szCs w:val="24"/>
          <w:u w:val="single"/>
        </w:rPr>
      </w:pPr>
    </w:p>
    <w:p w:rsidR="00525A9D" w:rsidRPr="00960C11" w:rsidRDefault="00525A9D" w:rsidP="00525A9D">
      <w:pPr>
        <w:pStyle w:val="NoSpacing"/>
        <w:rPr>
          <w:sz w:val="24"/>
          <w:szCs w:val="24"/>
        </w:rPr>
      </w:pPr>
      <w:r w:rsidRPr="00960C11">
        <w:rPr>
          <w:sz w:val="24"/>
          <w:szCs w:val="24"/>
          <w:u w:val="single"/>
        </w:rPr>
        <w:t>Operating</w:t>
      </w:r>
    </w:p>
    <w:p w:rsidR="00525A9D" w:rsidRPr="00960C11" w:rsidRDefault="00525A9D" w:rsidP="00525A9D">
      <w:pPr>
        <w:pStyle w:val="NoSpacing"/>
        <w:tabs>
          <w:tab w:val="left" w:pos="720"/>
          <w:tab w:val="decimal" w:pos="7920"/>
        </w:tabs>
        <w:rPr>
          <w:sz w:val="24"/>
          <w:szCs w:val="24"/>
        </w:rPr>
      </w:pPr>
    </w:p>
    <w:p w:rsidR="00525A9D" w:rsidRPr="00960C11" w:rsidRDefault="00525A9D" w:rsidP="00525A9D">
      <w:pPr>
        <w:pStyle w:val="NoSpacing"/>
        <w:rPr>
          <w:sz w:val="24"/>
          <w:szCs w:val="24"/>
        </w:rPr>
      </w:pPr>
      <w:r>
        <w:rPr>
          <w:sz w:val="24"/>
          <w:szCs w:val="24"/>
        </w:rPr>
        <w:t>6.</w:t>
      </w:r>
      <w:r>
        <w:rPr>
          <w:sz w:val="24"/>
          <w:szCs w:val="24"/>
        </w:rPr>
        <w:tab/>
      </w:r>
      <w:r w:rsidRPr="00960C11">
        <w:rPr>
          <w:sz w:val="24"/>
          <w:szCs w:val="24"/>
        </w:rPr>
        <w:t>Central Newfoundland Waste Management</w:t>
      </w:r>
      <w:r w:rsidRPr="00960C11">
        <w:rPr>
          <w:sz w:val="24"/>
          <w:szCs w:val="24"/>
        </w:rPr>
        <w:tab/>
      </w:r>
      <w:r>
        <w:rPr>
          <w:sz w:val="24"/>
          <w:szCs w:val="24"/>
        </w:rPr>
        <w:tab/>
      </w:r>
      <w:r>
        <w:rPr>
          <w:sz w:val="24"/>
          <w:szCs w:val="24"/>
        </w:rPr>
        <w:tab/>
      </w:r>
      <w:r>
        <w:rPr>
          <w:sz w:val="24"/>
          <w:szCs w:val="24"/>
        </w:rPr>
        <w:tab/>
      </w:r>
      <w:r>
        <w:rPr>
          <w:sz w:val="24"/>
          <w:szCs w:val="24"/>
        </w:rPr>
        <w:tab/>
      </w:r>
      <w:r w:rsidRPr="00960C11">
        <w:rPr>
          <w:sz w:val="24"/>
          <w:szCs w:val="24"/>
        </w:rPr>
        <w:t>$23,408.00</w:t>
      </w:r>
    </w:p>
    <w:p w:rsidR="00525A9D" w:rsidRPr="00960C11" w:rsidRDefault="00525A9D" w:rsidP="00525A9D">
      <w:pPr>
        <w:pStyle w:val="NoSpacing"/>
        <w:ind w:firstLine="720"/>
        <w:rPr>
          <w:sz w:val="24"/>
          <w:szCs w:val="24"/>
        </w:rPr>
      </w:pPr>
      <w:r w:rsidRPr="00960C11">
        <w:rPr>
          <w:sz w:val="24"/>
          <w:szCs w:val="24"/>
        </w:rPr>
        <w:t>00-430-1000-7008, Curbside collection fee for January 2014 (increased)</w:t>
      </w:r>
    </w:p>
    <w:p w:rsidR="00525A9D" w:rsidRPr="00960C11" w:rsidRDefault="00525A9D" w:rsidP="00525A9D">
      <w:pPr>
        <w:pStyle w:val="NoSpacing"/>
        <w:ind w:firstLine="720"/>
        <w:rPr>
          <w:sz w:val="24"/>
          <w:szCs w:val="24"/>
        </w:rPr>
      </w:pPr>
      <w:r w:rsidRPr="00960C11">
        <w:rPr>
          <w:sz w:val="24"/>
          <w:szCs w:val="24"/>
        </w:rPr>
        <w:t xml:space="preserve">Budget    $290,000        Spent to </w:t>
      </w:r>
      <w:proofErr w:type="gramStart"/>
      <w:r w:rsidRPr="00960C11">
        <w:rPr>
          <w:sz w:val="24"/>
          <w:szCs w:val="24"/>
        </w:rPr>
        <w:t>date  zero</w:t>
      </w:r>
      <w:proofErr w:type="gramEnd"/>
    </w:p>
    <w:p w:rsidR="00525A9D" w:rsidRPr="00960C11" w:rsidRDefault="00525A9D" w:rsidP="00525A9D">
      <w:pPr>
        <w:pStyle w:val="NoSpacing"/>
        <w:rPr>
          <w:sz w:val="24"/>
          <w:szCs w:val="24"/>
        </w:rPr>
      </w:pPr>
    </w:p>
    <w:p w:rsidR="00525A9D" w:rsidRPr="00960C11" w:rsidRDefault="00525A9D" w:rsidP="00525A9D">
      <w:pPr>
        <w:pStyle w:val="NoSpacing"/>
        <w:rPr>
          <w:sz w:val="24"/>
          <w:szCs w:val="24"/>
        </w:rPr>
      </w:pPr>
      <w:r>
        <w:rPr>
          <w:sz w:val="24"/>
          <w:szCs w:val="24"/>
        </w:rPr>
        <w:t>7.</w:t>
      </w:r>
      <w:r>
        <w:rPr>
          <w:sz w:val="24"/>
          <w:szCs w:val="24"/>
        </w:rPr>
        <w:tab/>
        <w:t xml:space="preserve">Central </w:t>
      </w:r>
      <w:r w:rsidRPr="00960C11">
        <w:rPr>
          <w:sz w:val="24"/>
          <w:szCs w:val="24"/>
        </w:rPr>
        <w:t>Newfoundland Waste Management</w:t>
      </w:r>
      <w:r w:rsidRPr="00960C11">
        <w:rPr>
          <w:sz w:val="24"/>
          <w:szCs w:val="24"/>
        </w:rPr>
        <w:tab/>
      </w:r>
      <w:r>
        <w:rPr>
          <w:sz w:val="24"/>
          <w:szCs w:val="24"/>
        </w:rPr>
        <w:tab/>
      </w:r>
      <w:r>
        <w:rPr>
          <w:sz w:val="24"/>
          <w:szCs w:val="24"/>
        </w:rPr>
        <w:tab/>
      </w:r>
      <w:r>
        <w:rPr>
          <w:sz w:val="24"/>
          <w:szCs w:val="24"/>
        </w:rPr>
        <w:tab/>
      </w:r>
      <w:r>
        <w:rPr>
          <w:sz w:val="24"/>
          <w:szCs w:val="24"/>
        </w:rPr>
        <w:tab/>
      </w:r>
      <w:r w:rsidRPr="00960C11">
        <w:rPr>
          <w:sz w:val="24"/>
          <w:szCs w:val="24"/>
        </w:rPr>
        <w:t>$19,634.65</w:t>
      </w:r>
    </w:p>
    <w:p w:rsidR="00525A9D" w:rsidRPr="00960C11" w:rsidRDefault="00525A9D" w:rsidP="00525A9D">
      <w:pPr>
        <w:pStyle w:val="NoSpacing"/>
        <w:ind w:firstLine="720"/>
        <w:rPr>
          <w:sz w:val="24"/>
          <w:szCs w:val="24"/>
        </w:rPr>
      </w:pPr>
      <w:r w:rsidRPr="00960C11">
        <w:rPr>
          <w:sz w:val="24"/>
          <w:szCs w:val="24"/>
        </w:rPr>
        <w:t>00-430-1000-7007, Wet/dry unsorted garbage collection January</w:t>
      </w:r>
    </w:p>
    <w:p w:rsidR="00525A9D" w:rsidRPr="00960C11" w:rsidRDefault="00525A9D" w:rsidP="00525A9D">
      <w:pPr>
        <w:pStyle w:val="NoSpacing"/>
        <w:ind w:firstLine="720"/>
        <w:rPr>
          <w:sz w:val="24"/>
          <w:szCs w:val="24"/>
        </w:rPr>
      </w:pPr>
      <w:r w:rsidRPr="00960C11">
        <w:rPr>
          <w:sz w:val="24"/>
          <w:szCs w:val="24"/>
        </w:rPr>
        <w:t xml:space="preserve">Budget   $374,500         Spent to </w:t>
      </w:r>
      <w:proofErr w:type="gramStart"/>
      <w:r w:rsidRPr="00960C11">
        <w:rPr>
          <w:sz w:val="24"/>
          <w:szCs w:val="24"/>
        </w:rPr>
        <w:t>date  $</w:t>
      </w:r>
      <w:proofErr w:type="gramEnd"/>
      <w:r w:rsidRPr="00960C11">
        <w:rPr>
          <w:sz w:val="24"/>
          <w:szCs w:val="24"/>
        </w:rPr>
        <w:t xml:space="preserve">8,234      </w:t>
      </w:r>
    </w:p>
    <w:p w:rsidR="00525A9D" w:rsidRPr="00960C11" w:rsidRDefault="00525A9D" w:rsidP="00525A9D">
      <w:pPr>
        <w:pStyle w:val="NoSpacing"/>
        <w:tabs>
          <w:tab w:val="left" w:pos="720"/>
          <w:tab w:val="decimal" w:pos="7920"/>
        </w:tabs>
        <w:rPr>
          <w:sz w:val="24"/>
          <w:szCs w:val="24"/>
        </w:rPr>
      </w:pPr>
    </w:p>
    <w:p w:rsidR="00525A9D" w:rsidRPr="00960C11" w:rsidRDefault="00525A9D" w:rsidP="00525A9D">
      <w:pPr>
        <w:pStyle w:val="NoSpacing"/>
        <w:tabs>
          <w:tab w:val="left" w:pos="720"/>
        </w:tabs>
        <w:rPr>
          <w:sz w:val="24"/>
          <w:szCs w:val="24"/>
        </w:rPr>
      </w:pPr>
      <w:r w:rsidRPr="00960C11">
        <w:rPr>
          <w:sz w:val="24"/>
          <w:szCs w:val="24"/>
        </w:rPr>
        <w:t>Total capital invoice for approval</w:t>
      </w:r>
      <w:r w:rsidRPr="00960C11">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$144,353.08</w:t>
      </w:r>
    </w:p>
    <w:p w:rsidR="00525A9D" w:rsidRPr="00960C11" w:rsidRDefault="00525A9D" w:rsidP="00525A9D">
      <w:pPr>
        <w:pStyle w:val="NoSpacing"/>
        <w:tabs>
          <w:tab w:val="left" w:pos="720"/>
        </w:tabs>
        <w:rPr>
          <w:sz w:val="24"/>
          <w:szCs w:val="24"/>
          <w:u w:val="single"/>
        </w:rPr>
      </w:pPr>
      <w:r w:rsidRPr="00960C11">
        <w:rPr>
          <w:sz w:val="24"/>
          <w:szCs w:val="24"/>
        </w:rPr>
        <w:t>Total operating invoices for approval</w:t>
      </w:r>
      <w:r w:rsidRPr="00960C11">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960C11">
        <w:rPr>
          <w:sz w:val="24"/>
          <w:szCs w:val="24"/>
        </w:rPr>
        <w:t>$</w:t>
      </w:r>
      <w:r w:rsidRPr="00960C11">
        <w:rPr>
          <w:sz w:val="24"/>
          <w:szCs w:val="24"/>
          <w:u w:val="single"/>
        </w:rPr>
        <w:t>43,042.65</w:t>
      </w:r>
    </w:p>
    <w:p w:rsidR="00525A9D" w:rsidRPr="00960C11" w:rsidRDefault="00525A9D" w:rsidP="00525A9D">
      <w:pPr>
        <w:pStyle w:val="NoSpacing"/>
        <w:tabs>
          <w:tab w:val="left" w:pos="720"/>
        </w:tabs>
        <w:rPr>
          <w:sz w:val="24"/>
          <w:szCs w:val="24"/>
          <w:u w:val="double"/>
        </w:rPr>
      </w:pPr>
      <w:r w:rsidRPr="00960C11">
        <w:rPr>
          <w:sz w:val="24"/>
          <w:szCs w:val="24"/>
        </w:rPr>
        <w:t>Grand total of invoices for approval</w:t>
      </w:r>
      <w:r w:rsidRPr="00960C11">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960C11">
        <w:rPr>
          <w:sz w:val="24"/>
          <w:szCs w:val="24"/>
        </w:rPr>
        <w:t>$</w:t>
      </w:r>
      <w:r>
        <w:rPr>
          <w:sz w:val="24"/>
          <w:szCs w:val="24"/>
          <w:u w:val="double"/>
        </w:rPr>
        <w:t>187,395.73</w:t>
      </w:r>
    </w:p>
    <w:p w:rsidR="00525A9D" w:rsidRDefault="00525A9D" w:rsidP="00525A9D">
      <w:pPr>
        <w:tabs>
          <w:tab w:val="left" w:pos="-1200"/>
          <w:tab w:val="left" w:pos="-1020"/>
        </w:tabs>
        <w:rPr>
          <w:rFonts w:cs="Arial"/>
          <w:bCs/>
          <w:lang w:val="en-GB"/>
        </w:rPr>
      </w:pPr>
    </w:p>
    <w:p w:rsidR="006C5E9B" w:rsidRPr="006C5E9B" w:rsidRDefault="006C5E9B" w:rsidP="00525A9D">
      <w:pPr>
        <w:tabs>
          <w:tab w:val="left" w:pos="-1200"/>
          <w:tab w:val="left" w:pos="-1020"/>
        </w:tabs>
        <w:rPr>
          <w:rFonts w:cs="Arial"/>
          <w:b/>
          <w:bCs/>
          <w:sz w:val="26"/>
          <w:szCs w:val="26"/>
          <w:lang w:val="en-GB"/>
        </w:rPr>
      </w:pPr>
      <w:r w:rsidRPr="006C5E9B">
        <w:rPr>
          <w:rFonts w:cs="Arial"/>
          <w:b/>
          <w:bCs/>
          <w:sz w:val="26"/>
          <w:szCs w:val="26"/>
          <w:lang w:val="en-GB"/>
        </w:rPr>
        <w:t>Motion #14-036</w:t>
      </w:r>
    </w:p>
    <w:p w:rsidR="006C5E9B" w:rsidRPr="006C5E9B" w:rsidRDefault="006C5E9B" w:rsidP="00525A9D">
      <w:pPr>
        <w:tabs>
          <w:tab w:val="left" w:pos="-1200"/>
          <w:tab w:val="left" w:pos="-1020"/>
        </w:tabs>
        <w:rPr>
          <w:rFonts w:cs="Arial"/>
          <w:b/>
          <w:bCs/>
          <w:sz w:val="26"/>
          <w:szCs w:val="26"/>
          <w:lang w:val="en-GB"/>
        </w:rPr>
      </w:pPr>
      <w:r w:rsidRPr="006C5E9B">
        <w:rPr>
          <w:rFonts w:cs="Arial"/>
          <w:b/>
          <w:bCs/>
          <w:sz w:val="26"/>
          <w:szCs w:val="26"/>
          <w:lang w:val="en-GB"/>
        </w:rPr>
        <w:t>Invoices for Approval</w:t>
      </w:r>
    </w:p>
    <w:p w:rsidR="006C5E9B" w:rsidRDefault="006C5E9B" w:rsidP="00525A9D">
      <w:pPr>
        <w:tabs>
          <w:tab w:val="left" w:pos="-1200"/>
          <w:tab w:val="left" w:pos="-1020"/>
        </w:tabs>
        <w:rPr>
          <w:rFonts w:cs="Arial"/>
          <w:bCs/>
          <w:lang w:val="en-GB"/>
        </w:rPr>
      </w:pPr>
    </w:p>
    <w:p w:rsidR="00525A9D" w:rsidRDefault="006C5E9B" w:rsidP="00525A9D">
      <w:pPr>
        <w:pStyle w:val="NoSpacing"/>
        <w:tabs>
          <w:tab w:val="left" w:pos="720"/>
          <w:tab w:val="decimal" w:pos="7920"/>
        </w:tabs>
        <w:rPr>
          <w:rFonts w:cs="Arial"/>
          <w:bCs/>
          <w:sz w:val="24"/>
          <w:szCs w:val="24"/>
          <w:lang w:val="en-GB"/>
        </w:rPr>
      </w:pPr>
      <w:r>
        <w:rPr>
          <w:rFonts w:cs="Arial"/>
          <w:bCs/>
          <w:sz w:val="24"/>
          <w:szCs w:val="24"/>
          <w:lang w:val="en-GB"/>
        </w:rPr>
        <w:t>Moved by Deputy Mayor Abbott and seconded by Councillor Parrott</w:t>
      </w:r>
      <w:r w:rsidR="00525A9D" w:rsidRPr="003F34DD">
        <w:rPr>
          <w:rFonts w:cs="Arial"/>
          <w:bCs/>
          <w:sz w:val="24"/>
          <w:szCs w:val="24"/>
          <w:lang w:val="en-GB"/>
        </w:rPr>
        <w:t xml:space="preserve"> that the invoices be paid as presented.</w:t>
      </w:r>
    </w:p>
    <w:p w:rsidR="006C5E9B" w:rsidRDefault="006C5E9B" w:rsidP="00525A9D">
      <w:pPr>
        <w:pStyle w:val="NoSpacing"/>
        <w:tabs>
          <w:tab w:val="left" w:pos="720"/>
          <w:tab w:val="decimal" w:pos="7920"/>
        </w:tabs>
        <w:rPr>
          <w:rFonts w:cs="Arial"/>
          <w:bCs/>
          <w:sz w:val="24"/>
          <w:szCs w:val="24"/>
          <w:lang w:val="en-GB"/>
        </w:rPr>
      </w:pPr>
    </w:p>
    <w:p w:rsidR="006C5E9B" w:rsidRDefault="006C5E9B" w:rsidP="006C5E9B">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6C5E9B" w:rsidRDefault="006C5E9B" w:rsidP="006C5E9B">
      <w:pPr>
        <w:pStyle w:val="NoSpacing"/>
        <w:tabs>
          <w:tab w:val="left" w:pos="720"/>
        </w:tabs>
        <w:rPr>
          <w:rFonts w:cs="Arial"/>
          <w:bCs/>
          <w:sz w:val="24"/>
          <w:szCs w:val="24"/>
          <w:lang w:val="en-GB"/>
        </w:rPr>
      </w:pPr>
    </w:p>
    <w:p w:rsidR="006C5E9B" w:rsidRDefault="006C5E9B" w:rsidP="006C5E9B">
      <w:pPr>
        <w:pStyle w:val="NoSpacing"/>
        <w:tabs>
          <w:tab w:val="left" w:pos="720"/>
        </w:tabs>
        <w:rPr>
          <w:rFonts w:cs="Arial"/>
          <w:bCs/>
          <w:sz w:val="24"/>
          <w:szCs w:val="24"/>
          <w:lang w:val="en-GB"/>
        </w:rPr>
      </w:pPr>
      <w:r w:rsidRPr="006C5E9B">
        <w:rPr>
          <w:rFonts w:cs="Arial"/>
          <w:b/>
          <w:bCs/>
          <w:sz w:val="24"/>
          <w:szCs w:val="24"/>
          <w:lang w:val="en-GB"/>
        </w:rPr>
        <w:t>Decision:</w:t>
      </w:r>
      <w:r>
        <w:rPr>
          <w:rFonts w:cs="Arial"/>
          <w:bCs/>
          <w:sz w:val="24"/>
          <w:szCs w:val="24"/>
          <w:lang w:val="en-GB"/>
        </w:rPr>
        <w:tab/>
        <w:t>Motion carried.</w:t>
      </w:r>
    </w:p>
    <w:p w:rsidR="00525A9D" w:rsidRDefault="00525A9D" w:rsidP="00525A9D"/>
    <w:p w:rsidR="00525A9D" w:rsidRDefault="00525A9D" w:rsidP="00525A9D">
      <w:pPr>
        <w:rPr>
          <w:b/>
          <w:sz w:val="28"/>
          <w:szCs w:val="28"/>
        </w:rPr>
      </w:pPr>
      <w:r>
        <w:rPr>
          <w:b/>
          <w:sz w:val="28"/>
          <w:szCs w:val="28"/>
        </w:rPr>
        <w:t>Purchasing Procedures Policy</w:t>
      </w:r>
    </w:p>
    <w:p w:rsidR="00525A9D" w:rsidRDefault="00525A9D" w:rsidP="00525A9D">
      <w:pPr>
        <w:rPr>
          <w:b/>
          <w:sz w:val="28"/>
          <w:szCs w:val="28"/>
        </w:rPr>
      </w:pPr>
    </w:p>
    <w:p w:rsidR="00525A9D" w:rsidRDefault="00525A9D" w:rsidP="00525A9D">
      <w:r>
        <w:t>Council has earlier indicated that they felt that once a tender is awarded there is no need for the actual invoice or contract payments to come back to Council for approval unless there is a change to the scope of the project.  Accordingly, the Finance Committee is recommending this change be made to our Purchasing Procedures Policy.</w:t>
      </w:r>
    </w:p>
    <w:p w:rsidR="000D34CE" w:rsidRDefault="000D34CE" w:rsidP="00525A9D"/>
    <w:p w:rsidR="000D34CE" w:rsidRPr="000D34CE" w:rsidRDefault="000D34CE" w:rsidP="00525A9D">
      <w:pPr>
        <w:rPr>
          <w:b/>
          <w:sz w:val="26"/>
          <w:szCs w:val="26"/>
        </w:rPr>
      </w:pPr>
      <w:r w:rsidRPr="000D34CE">
        <w:rPr>
          <w:b/>
          <w:sz w:val="26"/>
          <w:szCs w:val="26"/>
        </w:rPr>
        <w:t>Motion #14-037</w:t>
      </w:r>
    </w:p>
    <w:p w:rsidR="000D34CE" w:rsidRPr="000D34CE" w:rsidRDefault="000D34CE" w:rsidP="00525A9D">
      <w:pPr>
        <w:rPr>
          <w:b/>
          <w:sz w:val="26"/>
          <w:szCs w:val="26"/>
        </w:rPr>
      </w:pPr>
      <w:r w:rsidRPr="000D34CE">
        <w:rPr>
          <w:b/>
          <w:sz w:val="26"/>
          <w:szCs w:val="26"/>
        </w:rPr>
        <w:t>Purchasing Procedures Policy</w:t>
      </w:r>
    </w:p>
    <w:p w:rsidR="00525A9D" w:rsidRPr="000D34CE" w:rsidRDefault="00525A9D" w:rsidP="00525A9D">
      <w:pPr>
        <w:rPr>
          <w:b/>
          <w:sz w:val="26"/>
          <w:szCs w:val="26"/>
        </w:rPr>
      </w:pPr>
    </w:p>
    <w:p w:rsidR="00525A9D" w:rsidRDefault="000D34CE" w:rsidP="00525A9D">
      <w:r>
        <w:t xml:space="preserve">Moved by Deputy Mayor Abbott and seconded by </w:t>
      </w:r>
      <w:proofErr w:type="spellStart"/>
      <w:r>
        <w:t>Councillor</w:t>
      </w:r>
      <w:proofErr w:type="spellEnd"/>
      <w:r>
        <w:t xml:space="preserve"> Parrott</w:t>
      </w:r>
      <w:r w:rsidR="00525A9D">
        <w:t xml:space="preserve"> that the Purchasing Procedures Policy #F010 be amended as attached.</w:t>
      </w:r>
    </w:p>
    <w:p w:rsidR="000D34CE" w:rsidRDefault="000D34CE" w:rsidP="00525A9D"/>
    <w:p w:rsidR="000D34CE" w:rsidRDefault="000D34CE" w:rsidP="00525A9D">
      <w:r>
        <w:tab/>
      </w:r>
      <w:r>
        <w:tab/>
        <w:t xml:space="preserve">In </w:t>
      </w:r>
      <w:proofErr w:type="spellStart"/>
      <w:r>
        <w:t>Favour</w:t>
      </w:r>
      <w:proofErr w:type="spellEnd"/>
      <w:r>
        <w:t>:</w:t>
      </w:r>
      <w:r>
        <w:tab/>
        <w:t>6</w:t>
      </w:r>
      <w:r>
        <w:tab/>
        <w:t>Opposing:</w:t>
      </w:r>
      <w:r>
        <w:tab/>
        <w:t>0</w:t>
      </w:r>
    </w:p>
    <w:p w:rsidR="000D34CE" w:rsidRDefault="000D34CE" w:rsidP="00525A9D"/>
    <w:p w:rsidR="000D34CE" w:rsidRDefault="000D34CE" w:rsidP="00525A9D">
      <w:r w:rsidRPr="000D34CE">
        <w:rPr>
          <w:b/>
        </w:rPr>
        <w:t>Decision:</w:t>
      </w:r>
      <w:r>
        <w:tab/>
        <w:t>Motion carried.</w:t>
      </w:r>
    </w:p>
    <w:p w:rsidR="00525A9D" w:rsidRDefault="00525A9D" w:rsidP="00525A9D"/>
    <w:p w:rsidR="00525A9D" w:rsidRPr="002C5FE9" w:rsidRDefault="00525A9D" w:rsidP="00525A9D">
      <w:pPr>
        <w:rPr>
          <w:b/>
          <w:sz w:val="28"/>
          <w:szCs w:val="28"/>
        </w:rPr>
      </w:pPr>
      <w:r w:rsidRPr="002C5FE9">
        <w:rPr>
          <w:b/>
          <w:sz w:val="28"/>
          <w:szCs w:val="28"/>
        </w:rPr>
        <w:lastRenderedPageBreak/>
        <w:t>New Building Canada Fund</w:t>
      </w:r>
    </w:p>
    <w:p w:rsidR="00525A9D" w:rsidRDefault="00525A9D" w:rsidP="00525A9D"/>
    <w:p w:rsidR="00525A9D" w:rsidRDefault="00525A9D" w:rsidP="00525A9D">
      <w:r>
        <w:t>The Prime Minister recently announced that the Federal Government has put funding in place for a New Building Canada Fund which will total $47 billion over the next ten years.  The Committee is anxious to see what the details of the funding are as the Town is looking to access funding from this program to assist in financing construction of our new sewage treatment facility.</w:t>
      </w:r>
    </w:p>
    <w:p w:rsidR="00525A9D" w:rsidRDefault="00525A9D" w:rsidP="00525A9D"/>
    <w:p w:rsidR="00525A9D" w:rsidRPr="002C5FE9" w:rsidRDefault="00525A9D" w:rsidP="00525A9D">
      <w:pPr>
        <w:rPr>
          <w:b/>
          <w:sz w:val="28"/>
          <w:szCs w:val="28"/>
        </w:rPr>
      </w:pPr>
      <w:r w:rsidRPr="002C5FE9">
        <w:rPr>
          <w:b/>
          <w:sz w:val="28"/>
          <w:szCs w:val="28"/>
        </w:rPr>
        <w:t xml:space="preserve">Telephone Listing </w:t>
      </w:r>
    </w:p>
    <w:p w:rsidR="00525A9D" w:rsidRDefault="00525A9D" w:rsidP="00525A9D"/>
    <w:p w:rsidR="00525A9D" w:rsidRDefault="00525A9D" w:rsidP="00525A9D">
      <w:r>
        <w:t>The Director of Finance advised that Management is recommending that we go away from the automated answering service to listing individual phone numbers in the phone book as is done by the Hospital.</w:t>
      </w:r>
    </w:p>
    <w:p w:rsidR="00525A9D" w:rsidRDefault="00525A9D" w:rsidP="00525A9D"/>
    <w:p w:rsidR="00525A9D" w:rsidRDefault="00525A9D" w:rsidP="00525A9D">
      <w:r>
        <w:t xml:space="preserve">The Committee agreed with this recommendation.  </w:t>
      </w:r>
    </w:p>
    <w:p w:rsidR="00525A9D" w:rsidRDefault="00525A9D" w:rsidP="00525A9D"/>
    <w:p w:rsidR="00525A9D" w:rsidRPr="00F25B0B" w:rsidRDefault="00525A9D" w:rsidP="00525A9D">
      <w:pPr>
        <w:rPr>
          <w:b/>
          <w:sz w:val="28"/>
          <w:szCs w:val="28"/>
        </w:rPr>
      </w:pPr>
      <w:r w:rsidRPr="00F25B0B">
        <w:rPr>
          <w:b/>
          <w:sz w:val="28"/>
          <w:szCs w:val="28"/>
        </w:rPr>
        <w:t>Request for Proposals – Strategic Plan</w:t>
      </w:r>
    </w:p>
    <w:p w:rsidR="00525A9D" w:rsidRDefault="00525A9D" w:rsidP="00525A9D"/>
    <w:p w:rsidR="00525A9D" w:rsidRDefault="00525A9D" w:rsidP="00525A9D">
      <w:r>
        <w:t>The Committee reviewed the draft Request for Proposals for provision of Strategic Planning Services.  It is proposed that the RFP be advertised immediately with a closing date of March 28, 2014 and it is hoped to have the work completed by the end of this summer.</w:t>
      </w:r>
    </w:p>
    <w:p w:rsidR="00FD448F" w:rsidRDefault="00FD448F" w:rsidP="00E55F39"/>
    <w:p w:rsidR="00A01952" w:rsidRDefault="003A3520"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p>
    <w:p w:rsidR="00BC7929" w:rsidRDefault="00142A6D" w:rsidP="00142A6D">
      <w:pPr>
        <w:ind w:firstLine="720"/>
      </w:pPr>
      <w:proofErr w:type="gramStart"/>
      <w:r>
        <w:t>None.</w:t>
      </w:r>
      <w:proofErr w:type="gramEnd"/>
    </w:p>
    <w:p w:rsidR="007545A5" w:rsidRDefault="00BC7929" w:rsidP="005424D4">
      <w:pPr>
        <w:pStyle w:val="Heading1"/>
      </w:pPr>
      <w:r>
        <w:t>8.</w:t>
      </w:r>
      <w:r>
        <w:tab/>
        <w:t>NEW BUSINESS</w:t>
      </w:r>
    </w:p>
    <w:p w:rsidR="000F632C" w:rsidRDefault="003D7776" w:rsidP="003D7776">
      <w:pPr>
        <w:pStyle w:val="Heading3"/>
      </w:pPr>
      <w:r>
        <w:t>Certificate of Appreciation from Legion</w:t>
      </w:r>
    </w:p>
    <w:p w:rsidR="003D7776" w:rsidRPr="00E90821" w:rsidRDefault="001F29B3" w:rsidP="000F632C">
      <w:r w:rsidRPr="00E90821">
        <w:t xml:space="preserve">Deputy Mayor Abbott attended </w:t>
      </w:r>
      <w:r w:rsidR="00090B7F" w:rsidRPr="00E90821">
        <w:t xml:space="preserve">the Royal Canadian </w:t>
      </w:r>
      <w:r w:rsidRPr="00E90821">
        <w:t>Legion #8 AGM and they presented us with a Certificate of Appreciation.</w:t>
      </w:r>
    </w:p>
    <w:p w:rsidR="001F29B3" w:rsidRDefault="001F29B3" w:rsidP="000F632C">
      <w:pPr>
        <w:rPr>
          <w:i/>
        </w:rPr>
      </w:pPr>
    </w:p>
    <w:p w:rsidR="001F29B3" w:rsidRDefault="00B24491" w:rsidP="00B24491">
      <w:pPr>
        <w:pStyle w:val="Heading3"/>
      </w:pPr>
      <w:r>
        <w:t>Special Olympics</w:t>
      </w:r>
    </w:p>
    <w:p w:rsidR="009A5485" w:rsidRPr="00E90821" w:rsidRDefault="009A5485" w:rsidP="009A5485">
      <w:r w:rsidRPr="00E90821">
        <w:t xml:space="preserve">Deputy Mayor Abbott attended </w:t>
      </w:r>
      <w:r w:rsidR="00090B7F" w:rsidRPr="00E90821">
        <w:t xml:space="preserve">the </w:t>
      </w:r>
      <w:r w:rsidRPr="00E90821">
        <w:t>Opening Ceremonies of Special Olympics and felt it was a wonderful event and commended everyone who participated in it.</w:t>
      </w:r>
    </w:p>
    <w:p w:rsidR="003D7776" w:rsidRDefault="003D7776" w:rsidP="000F632C">
      <w:pPr>
        <w:rPr>
          <w:i/>
        </w:rPr>
      </w:pPr>
    </w:p>
    <w:p w:rsidR="009A5485" w:rsidRDefault="00092B02" w:rsidP="00092B02">
      <w:pPr>
        <w:pStyle w:val="Heading3"/>
      </w:pPr>
      <w:r>
        <w:lastRenderedPageBreak/>
        <w:t>Homelessness Committee Community Advisory Board Update</w:t>
      </w:r>
    </w:p>
    <w:p w:rsidR="00092B02" w:rsidRPr="006179D6" w:rsidRDefault="00092B02" w:rsidP="00092B02">
      <w:r w:rsidRPr="006179D6">
        <w:t>Deputy Mayor Abbott wanted to let Council know this group is comprised of churches and social groups and would be bringing updates forward as the meetings occur.</w:t>
      </w:r>
    </w:p>
    <w:p w:rsidR="00092B02" w:rsidRPr="006179D6" w:rsidRDefault="00092B02" w:rsidP="00092B02"/>
    <w:p w:rsidR="00227AA5" w:rsidRDefault="00227AA5" w:rsidP="00227AA5">
      <w:pPr>
        <w:pStyle w:val="Heading3"/>
        <w:rPr>
          <w:rFonts w:eastAsia="Times New Roman"/>
        </w:rPr>
      </w:pPr>
      <w:r>
        <w:rPr>
          <w:rFonts w:eastAsia="Times New Roman"/>
        </w:rPr>
        <w:t xml:space="preserve">Gander International Airport Authority </w:t>
      </w:r>
    </w:p>
    <w:p w:rsidR="00227AA5" w:rsidRDefault="00227AA5" w:rsidP="00227AA5">
      <w:pPr>
        <w:autoSpaceDE w:val="0"/>
        <w:autoSpaceDN w:val="0"/>
        <w:adjustRightInd w:val="0"/>
        <w:rPr>
          <w:rFonts w:ascii="Calibri" w:eastAsia="Times New Roman" w:hAnsi="Calibri" w:cs="Times New Roman"/>
          <w:color w:val="000000"/>
          <w:szCs w:val="16"/>
        </w:rPr>
      </w:pPr>
      <w:r>
        <w:rPr>
          <w:rFonts w:ascii="Calibri" w:eastAsia="Times New Roman" w:hAnsi="Calibri" w:cs="Times New Roman"/>
          <w:color w:val="000000"/>
          <w:szCs w:val="16"/>
        </w:rPr>
        <w:t xml:space="preserve"> </w:t>
      </w:r>
    </w:p>
    <w:p w:rsidR="00227AA5" w:rsidRDefault="00227AA5" w:rsidP="00227AA5">
      <w:pPr>
        <w:autoSpaceDE w:val="0"/>
        <w:autoSpaceDN w:val="0"/>
        <w:adjustRightInd w:val="0"/>
        <w:rPr>
          <w:rFonts w:ascii="Calibri" w:eastAsia="Times New Roman" w:hAnsi="Calibri" w:cs="Times New Roman"/>
          <w:color w:val="000000"/>
          <w:szCs w:val="16"/>
        </w:rPr>
      </w:pPr>
      <w:r>
        <w:rPr>
          <w:rFonts w:ascii="Calibri" w:eastAsia="Times New Roman" w:hAnsi="Calibri" w:cs="Times New Roman"/>
          <w:color w:val="000000"/>
          <w:szCs w:val="16"/>
        </w:rPr>
        <w:t xml:space="preserve">The Mayor advised that the Town of Gander’s two nominees on the Gander International Airport Authority Board are due to expire on March 1, 2014.  </w:t>
      </w:r>
    </w:p>
    <w:p w:rsidR="00227AA5" w:rsidRDefault="00227AA5" w:rsidP="00227AA5">
      <w:pPr>
        <w:autoSpaceDE w:val="0"/>
        <w:autoSpaceDN w:val="0"/>
        <w:adjustRightInd w:val="0"/>
        <w:rPr>
          <w:rFonts w:ascii="Calibri" w:eastAsia="Times New Roman" w:hAnsi="Calibri" w:cs="Times New Roman"/>
          <w:color w:val="000000"/>
          <w:szCs w:val="16"/>
        </w:rPr>
      </w:pPr>
    </w:p>
    <w:p w:rsidR="00227AA5" w:rsidRPr="00227AA5" w:rsidRDefault="00227AA5" w:rsidP="00227AA5">
      <w:pPr>
        <w:autoSpaceDE w:val="0"/>
        <w:autoSpaceDN w:val="0"/>
        <w:adjustRightInd w:val="0"/>
        <w:rPr>
          <w:rFonts w:ascii="Calibri" w:eastAsia="Times New Roman" w:hAnsi="Calibri" w:cs="Times New Roman"/>
          <w:b/>
          <w:color w:val="000000"/>
          <w:sz w:val="26"/>
          <w:szCs w:val="26"/>
        </w:rPr>
      </w:pPr>
      <w:r w:rsidRPr="00227AA5">
        <w:rPr>
          <w:rFonts w:ascii="Calibri" w:eastAsia="Times New Roman" w:hAnsi="Calibri" w:cs="Times New Roman"/>
          <w:b/>
          <w:color w:val="000000"/>
          <w:sz w:val="26"/>
          <w:szCs w:val="26"/>
        </w:rPr>
        <w:t>Motion #14-038</w:t>
      </w:r>
    </w:p>
    <w:p w:rsidR="00227AA5" w:rsidRPr="00227AA5" w:rsidRDefault="00227AA5" w:rsidP="00227AA5">
      <w:pPr>
        <w:autoSpaceDE w:val="0"/>
        <w:autoSpaceDN w:val="0"/>
        <w:adjustRightInd w:val="0"/>
        <w:rPr>
          <w:rFonts w:ascii="Calibri" w:eastAsia="Times New Roman" w:hAnsi="Calibri" w:cs="Times New Roman"/>
          <w:b/>
          <w:color w:val="000000"/>
          <w:sz w:val="26"/>
          <w:szCs w:val="26"/>
        </w:rPr>
      </w:pPr>
      <w:r w:rsidRPr="00227AA5">
        <w:rPr>
          <w:rFonts w:ascii="Calibri" w:eastAsia="Times New Roman" w:hAnsi="Calibri" w:cs="Times New Roman"/>
          <w:b/>
          <w:color w:val="000000"/>
          <w:sz w:val="26"/>
          <w:szCs w:val="26"/>
        </w:rPr>
        <w:t>Gander International Airport Authority</w:t>
      </w:r>
    </w:p>
    <w:p w:rsidR="00227AA5" w:rsidRDefault="00227AA5" w:rsidP="00227AA5">
      <w:pPr>
        <w:autoSpaceDE w:val="0"/>
        <w:autoSpaceDN w:val="0"/>
        <w:adjustRightInd w:val="0"/>
        <w:rPr>
          <w:rFonts w:ascii="Calibri" w:eastAsia="Times New Roman" w:hAnsi="Calibri" w:cs="Times New Roman"/>
          <w:color w:val="000000"/>
          <w:szCs w:val="16"/>
        </w:rPr>
      </w:pPr>
    </w:p>
    <w:p w:rsidR="00227AA5" w:rsidRDefault="00227AA5" w:rsidP="00227AA5">
      <w:pPr>
        <w:autoSpaceDE w:val="0"/>
        <w:autoSpaceDN w:val="0"/>
        <w:adjustRightInd w:val="0"/>
        <w:rPr>
          <w:rFonts w:ascii="Calibri" w:eastAsia="Times New Roman" w:hAnsi="Calibri" w:cs="Times New Roman"/>
          <w:color w:val="000000"/>
          <w:szCs w:val="16"/>
        </w:rPr>
      </w:pPr>
      <w:r>
        <w:rPr>
          <w:rFonts w:ascii="Calibri" w:eastAsia="Times New Roman" w:hAnsi="Calibri" w:cs="Times New Roman"/>
          <w:color w:val="000000"/>
          <w:szCs w:val="16"/>
        </w:rPr>
        <w:t xml:space="preserve">Moved by </w:t>
      </w:r>
      <w:proofErr w:type="spellStart"/>
      <w:r>
        <w:rPr>
          <w:rFonts w:ascii="Calibri" w:eastAsia="Times New Roman" w:hAnsi="Calibri" w:cs="Times New Roman"/>
          <w:color w:val="000000"/>
          <w:szCs w:val="16"/>
        </w:rPr>
        <w:t>Councillor</w:t>
      </w:r>
      <w:proofErr w:type="spellEnd"/>
      <w:r>
        <w:rPr>
          <w:rFonts w:ascii="Calibri" w:eastAsia="Times New Roman" w:hAnsi="Calibri" w:cs="Times New Roman"/>
          <w:color w:val="000000"/>
          <w:szCs w:val="16"/>
        </w:rPr>
        <w:t xml:space="preserve"> Anstey and seconded by </w:t>
      </w:r>
      <w:proofErr w:type="spellStart"/>
      <w:r>
        <w:rPr>
          <w:rFonts w:ascii="Calibri" w:eastAsia="Times New Roman" w:hAnsi="Calibri" w:cs="Times New Roman"/>
          <w:color w:val="000000"/>
          <w:szCs w:val="16"/>
        </w:rPr>
        <w:t>Councillor</w:t>
      </w:r>
      <w:proofErr w:type="spellEnd"/>
      <w:r>
        <w:rPr>
          <w:rFonts w:ascii="Calibri" w:eastAsia="Times New Roman" w:hAnsi="Calibri" w:cs="Times New Roman"/>
          <w:color w:val="000000"/>
          <w:szCs w:val="16"/>
        </w:rPr>
        <w:t xml:space="preserve"> Dove that Queen Blundon and Debbie Anna </w:t>
      </w:r>
      <w:proofErr w:type="spellStart"/>
      <w:r>
        <w:rPr>
          <w:rFonts w:ascii="Calibri" w:eastAsia="Times New Roman" w:hAnsi="Calibri" w:cs="Times New Roman"/>
          <w:color w:val="000000"/>
          <w:szCs w:val="16"/>
        </w:rPr>
        <w:t>Yannakidis</w:t>
      </w:r>
      <w:proofErr w:type="spellEnd"/>
      <w:r>
        <w:rPr>
          <w:rFonts w:ascii="Calibri" w:eastAsia="Times New Roman" w:hAnsi="Calibri" w:cs="Times New Roman"/>
          <w:color w:val="000000"/>
          <w:szCs w:val="16"/>
        </w:rPr>
        <w:t xml:space="preserve"> be nominated as the Town of Gander’s representatives on the Airport Authority Board effective March 1, 2014.</w:t>
      </w:r>
    </w:p>
    <w:p w:rsidR="00227AA5" w:rsidRDefault="00227AA5" w:rsidP="00227AA5">
      <w:pPr>
        <w:autoSpaceDE w:val="0"/>
        <w:autoSpaceDN w:val="0"/>
        <w:adjustRightInd w:val="0"/>
        <w:rPr>
          <w:rFonts w:ascii="Calibri" w:eastAsia="Times New Roman" w:hAnsi="Calibri" w:cs="Times New Roman"/>
          <w:color w:val="000000"/>
          <w:szCs w:val="16"/>
        </w:rPr>
      </w:pPr>
    </w:p>
    <w:p w:rsidR="00227AA5" w:rsidRDefault="00227AA5" w:rsidP="00227AA5">
      <w:pPr>
        <w:autoSpaceDE w:val="0"/>
        <w:autoSpaceDN w:val="0"/>
        <w:adjustRightInd w:val="0"/>
        <w:rPr>
          <w:rFonts w:ascii="Calibri" w:eastAsia="Times New Roman" w:hAnsi="Calibri" w:cs="Times New Roman"/>
          <w:color w:val="000000"/>
          <w:szCs w:val="16"/>
        </w:rPr>
      </w:pPr>
      <w:r>
        <w:rPr>
          <w:rFonts w:ascii="Calibri" w:eastAsia="Times New Roman" w:hAnsi="Calibri" w:cs="Times New Roman"/>
          <w:color w:val="000000"/>
          <w:szCs w:val="16"/>
        </w:rPr>
        <w:tab/>
      </w:r>
      <w:r>
        <w:rPr>
          <w:rFonts w:ascii="Calibri" w:eastAsia="Times New Roman" w:hAnsi="Calibri" w:cs="Times New Roman"/>
          <w:color w:val="000000"/>
          <w:szCs w:val="16"/>
        </w:rPr>
        <w:tab/>
        <w:t xml:space="preserve">In </w:t>
      </w:r>
      <w:proofErr w:type="spellStart"/>
      <w:r>
        <w:rPr>
          <w:rFonts w:ascii="Calibri" w:eastAsia="Times New Roman" w:hAnsi="Calibri" w:cs="Times New Roman"/>
          <w:color w:val="000000"/>
          <w:szCs w:val="16"/>
        </w:rPr>
        <w:t>Favour</w:t>
      </w:r>
      <w:proofErr w:type="spellEnd"/>
      <w:r>
        <w:rPr>
          <w:rFonts w:ascii="Calibri" w:eastAsia="Times New Roman" w:hAnsi="Calibri" w:cs="Times New Roman"/>
          <w:color w:val="000000"/>
          <w:szCs w:val="16"/>
        </w:rPr>
        <w:t>:</w:t>
      </w:r>
      <w:r>
        <w:rPr>
          <w:rFonts w:ascii="Calibri" w:eastAsia="Times New Roman" w:hAnsi="Calibri" w:cs="Times New Roman"/>
          <w:color w:val="000000"/>
          <w:szCs w:val="16"/>
        </w:rPr>
        <w:tab/>
        <w:t>6</w:t>
      </w:r>
      <w:r>
        <w:rPr>
          <w:rFonts w:ascii="Calibri" w:eastAsia="Times New Roman" w:hAnsi="Calibri" w:cs="Times New Roman"/>
          <w:color w:val="000000"/>
          <w:szCs w:val="16"/>
        </w:rPr>
        <w:tab/>
        <w:t>Opposing:</w:t>
      </w:r>
      <w:r>
        <w:rPr>
          <w:rFonts w:ascii="Calibri" w:eastAsia="Times New Roman" w:hAnsi="Calibri" w:cs="Times New Roman"/>
          <w:color w:val="000000"/>
          <w:szCs w:val="16"/>
        </w:rPr>
        <w:tab/>
        <w:t>0</w:t>
      </w:r>
    </w:p>
    <w:p w:rsidR="00227AA5" w:rsidRPr="00227AA5" w:rsidRDefault="00227AA5" w:rsidP="00227AA5">
      <w:pPr>
        <w:autoSpaceDE w:val="0"/>
        <w:autoSpaceDN w:val="0"/>
        <w:adjustRightInd w:val="0"/>
        <w:rPr>
          <w:rFonts w:ascii="Calibri" w:eastAsia="Times New Roman" w:hAnsi="Calibri" w:cs="Times New Roman"/>
          <w:b/>
          <w:color w:val="000000"/>
          <w:szCs w:val="16"/>
        </w:rPr>
      </w:pPr>
    </w:p>
    <w:p w:rsidR="00227AA5" w:rsidRDefault="00227AA5" w:rsidP="00227AA5">
      <w:pPr>
        <w:autoSpaceDE w:val="0"/>
        <w:autoSpaceDN w:val="0"/>
        <w:adjustRightInd w:val="0"/>
        <w:rPr>
          <w:rFonts w:ascii="Calibri" w:eastAsia="Times New Roman" w:hAnsi="Calibri" w:cs="Times New Roman"/>
          <w:color w:val="000000"/>
          <w:szCs w:val="16"/>
        </w:rPr>
      </w:pPr>
      <w:r w:rsidRPr="00227AA5">
        <w:rPr>
          <w:rFonts w:ascii="Calibri" w:eastAsia="Times New Roman" w:hAnsi="Calibri" w:cs="Times New Roman"/>
          <w:b/>
          <w:color w:val="000000"/>
          <w:szCs w:val="16"/>
        </w:rPr>
        <w:t>Decision:</w:t>
      </w:r>
      <w:r>
        <w:rPr>
          <w:rFonts w:ascii="Calibri" w:eastAsia="Times New Roman" w:hAnsi="Calibri" w:cs="Times New Roman"/>
          <w:color w:val="000000"/>
          <w:szCs w:val="16"/>
        </w:rPr>
        <w:tab/>
        <w:t>Motion carried.</w:t>
      </w:r>
    </w:p>
    <w:p w:rsidR="00227AA5" w:rsidRDefault="00227AA5" w:rsidP="00227AA5">
      <w:pPr>
        <w:autoSpaceDE w:val="0"/>
        <w:autoSpaceDN w:val="0"/>
        <w:adjustRightInd w:val="0"/>
        <w:rPr>
          <w:rFonts w:ascii="Calibri" w:eastAsia="Times New Roman" w:hAnsi="Calibri" w:cs="Times New Roman"/>
          <w:color w:val="000000"/>
          <w:szCs w:val="16"/>
        </w:rPr>
      </w:pPr>
    </w:p>
    <w:p w:rsidR="00227AA5" w:rsidRDefault="00090B7F" w:rsidP="00227AA5">
      <w:pPr>
        <w:autoSpaceDE w:val="0"/>
        <w:autoSpaceDN w:val="0"/>
        <w:adjustRightInd w:val="0"/>
        <w:rPr>
          <w:rFonts w:ascii="Calibri" w:eastAsia="Times New Roman" w:hAnsi="Tahoma" w:cs="Times New Roman"/>
          <w:color w:val="000000"/>
          <w:szCs w:val="16"/>
        </w:rPr>
      </w:pPr>
      <w:proofErr w:type="spellStart"/>
      <w:r>
        <w:rPr>
          <w:rFonts w:ascii="Calibri" w:eastAsia="Times New Roman" w:hAnsi="Calibri" w:cs="Times New Roman"/>
          <w:color w:val="000000"/>
          <w:szCs w:val="16"/>
        </w:rPr>
        <w:t>Councillor</w:t>
      </w:r>
      <w:proofErr w:type="spellEnd"/>
      <w:r>
        <w:rPr>
          <w:rFonts w:ascii="Calibri" w:eastAsia="Times New Roman" w:hAnsi="Calibri" w:cs="Times New Roman"/>
          <w:color w:val="000000"/>
          <w:szCs w:val="16"/>
        </w:rPr>
        <w:t xml:space="preserve"> Anstey</w:t>
      </w:r>
      <w:r w:rsidR="00227AA5">
        <w:rPr>
          <w:rFonts w:ascii="Calibri" w:eastAsia="Times New Roman" w:hAnsi="Calibri" w:cs="Times New Roman"/>
          <w:color w:val="000000"/>
          <w:szCs w:val="16"/>
        </w:rPr>
        <w:t xml:space="preserve"> would also like to thank the outgoing Board members, Mel Thorne and Nick Connolly, for their service on the Board.</w:t>
      </w:r>
    </w:p>
    <w:p w:rsidR="00092B02" w:rsidRPr="00092B02" w:rsidRDefault="00C10A5F" w:rsidP="00092B02">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E06DE9">
        <w:rPr>
          <w:b/>
          <w:sz w:val="26"/>
          <w:szCs w:val="26"/>
        </w:rPr>
        <w:t>14-0</w:t>
      </w:r>
      <w:r w:rsidR="00092B02">
        <w:rPr>
          <w:b/>
          <w:sz w:val="26"/>
          <w:szCs w:val="26"/>
        </w:rPr>
        <w:t>3</w:t>
      </w:r>
      <w:r w:rsidR="00227AA5">
        <w:rPr>
          <w:b/>
          <w:sz w:val="26"/>
          <w:szCs w:val="26"/>
        </w:rPr>
        <w:t>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720953">
        <w:t>Deputy Mayor Abbott</w:t>
      </w:r>
      <w:r w:rsidR="00860993">
        <w:t xml:space="preserve"> </w:t>
      </w:r>
      <w:r>
        <w:t xml:space="preserve">and seconded </w:t>
      </w:r>
      <w:r w:rsidR="003E4CC8">
        <w:t xml:space="preserve">by </w:t>
      </w:r>
      <w:r w:rsidR="0036586B">
        <w:t xml:space="preserve">Councillor </w:t>
      </w:r>
      <w:r w:rsidR="005423C7">
        <w:t>Parrott</w:t>
      </w:r>
      <w:r w:rsidR="00ED14CA">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5423C7">
        <w:t>6</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720953" w:rsidRDefault="00720953" w:rsidP="007E0D19"/>
    <w:p w:rsidR="00FF40F4" w:rsidRDefault="000A1E38" w:rsidP="007E0D19">
      <w:r>
        <w:t>T</w:t>
      </w:r>
      <w:r w:rsidR="00FC700D">
        <w:t>he meeting adjourned at</w:t>
      </w:r>
      <w:r w:rsidR="00893E2E">
        <w:t xml:space="preserve"> </w:t>
      </w:r>
      <w:r w:rsidR="0036586B">
        <w:t>5</w:t>
      </w:r>
      <w:r w:rsidR="00FC4E11">
        <w:t>:</w:t>
      </w:r>
      <w:r w:rsidR="00720953">
        <w:t>2</w:t>
      </w:r>
      <w:r w:rsidR="005423C7">
        <w:t>5</w:t>
      </w:r>
      <w:r w:rsidR="00FC4E11">
        <w:t>pm</w:t>
      </w:r>
      <w:r w:rsidR="00C613CD">
        <w:t>.</w:t>
      </w:r>
    </w:p>
    <w:p w:rsidR="0036586B" w:rsidRDefault="0036586B" w:rsidP="007E0D19"/>
    <w:p w:rsidR="00FC700D" w:rsidRDefault="006A40A8">
      <w:pPr>
        <w:rPr>
          <w:b/>
        </w:rPr>
      </w:pPr>
      <w:r w:rsidRPr="006A40A8">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860993" w:rsidP="00FC700D">
      <w:pPr>
        <w:rPr>
          <w:b/>
        </w:rPr>
      </w:pPr>
      <w:r>
        <w:rPr>
          <w:b/>
        </w:rPr>
        <w:t xml:space="preserve">C. </w:t>
      </w:r>
      <w:r w:rsidR="00720953">
        <w:rPr>
          <w:b/>
        </w:rPr>
        <w:t>Elliott,</w:t>
      </w:r>
      <w:r>
        <w:rPr>
          <w:b/>
        </w:rPr>
        <w:t xml:space="preserve"> </w:t>
      </w:r>
      <w:r w:rsidR="00CA4CF6">
        <w:rPr>
          <w:b/>
        </w:rPr>
        <w:t>Mayor</w:t>
      </w:r>
    </w:p>
    <w:p w:rsidR="00FF40F4" w:rsidRDefault="00FF40F4" w:rsidP="00FC700D">
      <w:pPr>
        <w:rPr>
          <w:b/>
        </w:rPr>
      </w:pPr>
    </w:p>
    <w:p w:rsidR="007F2224" w:rsidRDefault="007F2224" w:rsidP="00FC700D">
      <w:pPr>
        <w:rPr>
          <w:b/>
        </w:rPr>
      </w:pPr>
      <w:r>
        <w:rPr>
          <w:b/>
        </w:rPr>
        <w:t>___________________________________</w:t>
      </w:r>
    </w:p>
    <w:p w:rsidR="007F2224" w:rsidRPr="00FC700D" w:rsidRDefault="00405B5E" w:rsidP="00FC700D">
      <w:pPr>
        <w:rPr>
          <w:b/>
        </w:rPr>
      </w:pPr>
      <w:r>
        <w:rPr>
          <w:b/>
        </w:rPr>
        <w:t>G. Brown</w:t>
      </w:r>
      <w:r w:rsidR="002F1039">
        <w:rPr>
          <w:b/>
        </w:rPr>
        <w:t>, Town Clerk</w:t>
      </w:r>
      <w:r w:rsidR="009555F5">
        <w:rPr>
          <w:b/>
        </w:rPr>
        <w:t xml:space="preserve">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E68" w:rsidRDefault="00236E68" w:rsidP="007E0D19">
      <w:r>
        <w:separator/>
      </w:r>
    </w:p>
  </w:endnote>
  <w:endnote w:type="continuationSeparator" w:id="0">
    <w:p w:rsidR="00236E68" w:rsidRDefault="00236E68" w:rsidP="007E0D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E68" w:rsidRDefault="00236E68" w:rsidP="007E0D19">
      <w:r>
        <w:separator/>
      </w:r>
    </w:p>
  </w:footnote>
  <w:footnote w:type="continuationSeparator" w:id="0">
    <w:p w:rsidR="00236E68" w:rsidRDefault="00236E68"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58B" w:rsidRPr="007E0D19" w:rsidRDefault="00E2758B"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February 26,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6A40A8" w:rsidRPr="007E0D19">
          <w:rPr>
            <w:b/>
            <w:i/>
            <w:color w:val="7F7F7F" w:themeColor="text1" w:themeTint="80"/>
          </w:rPr>
          <w:fldChar w:fldCharType="begin"/>
        </w:r>
        <w:r w:rsidRPr="007E0D19">
          <w:rPr>
            <w:b/>
            <w:i/>
            <w:color w:val="7F7F7F" w:themeColor="text1" w:themeTint="80"/>
          </w:rPr>
          <w:instrText xml:space="preserve"> PAGE </w:instrText>
        </w:r>
        <w:r w:rsidR="006A40A8" w:rsidRPr="007E0D19">
          <w:rPr>
            <w:b/>
            <w:i/>
            <w:color w:val="7F7F7F" w:themeColor="text1" w:themeTint="80"/>
          </w:rPr>
          <w:fldChar w:fldCharType="separate"/>
        </w:r>
        <w:r w:rsidR="00C655BC">
          <w:rPr>
            <w:b/>
            <w:i/>
            <w:noProof/>
            <w:color w:val="7F7F7F" w:themeColor="text1" w:themeTint="80"/>
          </w:rPr>
          <w:t>17</w:t>
        </w:r>
        <w:r w:rsidR="006A40A8" w:rsidRPr="007E0D19">
          <w:rPr>
            <w:b/>
            <w:i/>
            <w:color w:val="7F7F7F" w:themeColor="text1" w:themeTint="80"/>
          </w:rPr>
          <w:fldChar w:fldCharType="end"/>
        </w:r>
        <w:r w:rsidRPr="007E0D19">
          <w:rPr>
            <w:b/>
            <w:i/>
            <w:color w:val="7F7F7F" w:themeColor="text1" w:themeTint="80"/>
          </w:rPr>
          <w:t xml:space="preserve"> of </w:t>
        </w:r>
        <w:r w:rsidR="006A40A8" w:rsidRPr="007E0D19">
          <w:rPr>
            <w:b/>
            <w:i/>
            <w:color w:val="7F7F7F" w:themeColor="text1" w:themeTint="80"/>
          </w:rPr>
          <w:fldChar w:fldCharType="begin"/>
        </w:r>
        <w:r w:rsidRPr="007E0D19">
          <w:rPr>
            <w:b/>
            <w:i/>
            <w:color w:val="7F7F7F" w:themeColor="text1" w:themeTint="80"/>
          </w:rPr>
          <w:instrText xml:space="preserve"> NUMPAGES  </w:instrText>
        </w:r>
        <w:r w:rsidR="006A40A8" w:rsidRPr="007E0D19">
          <w:rPr>
            <w:b/>
            <w:i/>
            <w:color w:val="7F7F7F" w:themeColor="text1" w:themeTint="80"/>
          </w:rPr>
          <w:fldChar w:fldCharType="separate"/>
        </w:r>
        <w:r w:rsidR="00C655BC">
          <w:rPr>
            <w:b/>
            <w:i/>
            <w:noProof/>
            <w:color w:val="7F7F7F" w:themeColor="text1" w:themeTint="80"/>
          </w:rPr>
          <w:t>17</w:t>
        </w:r>
        <w:r w:rsidR="006A40A8" w:rsidRPr="007E0D19">
          <w:rPr>
            <w:b/>
            <w:i/>
            <w:color w:val="7F7F7F" w:themeColor="text1" w:themeTint="80"/>
          </w:rPr>
          <w:fldChar w:fldCharType="end"/>
        </w:r>
      </w:sdtContent>
    </w:sdt>
  </w:p>
  <w:p w:rsidR="00E2758B" w:rsidRPr="00C22809" w:rsidRDefault="00E2758B">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58B" w:rsidRPr="00C20CB1" w:rsidRDefault="00E2758B"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E2758B" w:rsidRPr="001169EB" w:rsidRDefault="00E2758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E2758B" w:rsidRPr="001169EB" w:rsidRDefault="00E2758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February 26, 2014 @ 4:30 p</w:t>
    </w:r>
    <w:r w:rsidRPr="001169EB">
      <w:rPr>
        <w:rFonts w:cs="Arial"/>
        <w:b/>
        <w:sz w:val="28"/>
        <w:szCs w:val="28"/>
      </w:rPr>
      <w:t>m</w:t>
    </w:r>
  </w:p>
  <w:p w:rsidR="00E2758B" w:rsidRDefault="00E2758B"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13"/>
  </w:num>
  <w:num w:numId="4">
    <w:abstractNumId w:val="5"/>
  </w:num>
  <w:num w:numId="5">
    <w:abstractNumId w:val="12"/>
  </w:num>
  <w:num w:numId="6">
    <w:abstractNumId w:val="7"/>
  </w:num>
  <w:num w:numId="7">
    <w:abstractNumId w:val="6"/>
  </w:num>
  <w:num w:numId="8">
    <w:abstractNumId w:val="2"/>
  </w:num>
  <w:num w:numId="9">
    <w:abstractNumId w:val="0"/>
  </w:num>
  <w:num w:numId="10">
    <w:abstractNumId w:val="10"/>
  </w:num>
  <w:num w:numId="11">
    <w:abstractNumId w:val="11"/>
  </w:num>
  <w:num w:numId="12">
    <w:abstractNumId w:val="4"/>
  </w:num>
  <w:num w:numId="13">
    <w:abstractNumId w:val="1"/>
  </w:num>
  <w:num w:numId="14">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7E153D"/>
    <w:rsid w:val="00000FA2"/>
    <w:rsid w:val="0000128B"/>
    <w:rsid w:val="000025B6"/>
    <w:rsid w:val="000049D5"/>
    <w:rsid w:val="00004BF1"/>
    <w:rsid w:val="00005069"/>
    <w:rsid w:val="00005551"/>
    <w:rsid w:val="00011418"/>
    <w:rsid w:val="00015E8D"/>
    <w:rsid w:val="00017381"/>
    <w:rsid w:val="000203D3"/>
    <w:rsid w:val="00020B59"/>
    <w:rsid w:val="000228D9"/>
    <w:rsid w:val="00023A71"/>
    <w:rsid w:val="00023C1A"/>
    <w:rsid w:val="00024481"/>
    <w:rsid w:val="000248E5"/>
    <w:rsid w:val="000252B3"/>
    <w:rsid w:val="00025C9E"/>
    <w:rsid w:val="0002786D"/>
    <w:rsid w:val="000301A7"/>
    <w:rsid w:val="000307C3"/>
    <w:rsid w:val="000309AC"/>
    <w:rsid w:val="0003131A"/>
    <w:rsid w:val="000342C1"/>
    <w:rsid w:val="000344F2"/>
    <w:rsid w:val="00034581"/>
    <w:rsid w:val="00034A1D"/>
    <w:rsid w:val="00036231"/>
    <w:rsid w:val="000366E0"/>
    <w:rsid w:val="00036A65"/>
    <w:rsid w:val="00037FAD"/>
    <w:rsid w:val="000418F9"/>
    <w:rsid w:val="00042B56"/>
    <w:rsid w:val="00042BB0"/>
    <w:rsid w:val="00043962"/>
    <w:rsid w:val="00044864"/>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221E"/>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1A34"/>
    <w:rsid w:val="00092673"/>
    <w:rsid w:val="0009271F"/>
    <w:rsid w:val="00092B02"/>
    <w:rsid w:val="000937E4"/>
    <w:rsid w:val="00093C1C"/>
    <w:rsid w:val="00095ED1"/>
    <w:rsid w:val="0009651E"/>
    <w:rsid w:val="000967F1"/>
    <w:rsid w:val="00097386"/>
    <w:rsid w:val="000973F7"/>
    <w:rsid w:val="000A02B6"/>
    <w:rsid w:val="000A0889"/>
    <w:rsid w:val="000A0D47"/>
    <w:rsid w:val="000A13EA"/>
    <w:rsid w:val="000A148E"/>
    <w:rsid w:val="000A182A"/>
    <w:rsid w:val="000A1E38"/>
    <w:rsid w:val="000A27B9"/>
    <w:rsid w:val="000A29E9"/>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402E"/>
    <w:rsid w:val="000C4F33"/>
    <w:rsid w:val="000C7693"/>
    <w:rsid w:val="000C79E9"/>
    <w:rsid w:val="000C7B8B"/>
    <w:rsid w:val="000D0342"/>
    <w:rsid w:val="000D0580"/>
    <w:rsid w:val="000D1235"/>
    <w:rsid w:val="000D1F47"/>
    <w:rsid w:val="000D207D"/>
    <w:rsid w:val="000D21CB"/>
    <w:rsid w:val="000D26DB"/>
    <w:rsid w:val="000D2AB2"/>
    <w:rsid w:val="000D34CE"/>
    <w:rsid w:val="000D3C05"/>
    <w:rsid w:val="000D3EE2"/>
    <w:rsid w:val="000D46FC"/>
    <w:rsid w:val="000D603E"/>
    <w:rsid w:val="000D6722"/>
    <w:rsid w:val="000D6C00"/>
    <w:rsid w:val="000E0143"/>
    <w:rsid w:val="000E11B4"/>
    <w:rsid w:val="000E1E01"/>
    <w:rsid w:val="000E2469"/>
    <w:rsid w:val="000E4E98"/>
    <w:rsid w:val="000E6C92"/>
    <w:rsid w:val="000E757A"/>
    <w:rsid w:val="000E78D5"/>
    <w:rsid w:val="000F00A7"/>
    <w:rsid w:val="000F0EE1"/>
    <w:rsid w:val="000F211A"/>
    <w:rsid w:val="000F2394"/>
    <w:rsid w:val="000F3BBF"/>
    <w:rsid w:val="000F3C31"/>
    <w:rsid w:val="000F3D68"/>
    <w:rsid w:val="000F3ED2"/>
    <w:rsid w:val="000F4CB7"/>
    <w:rsid w:val="000F53CF"/>
    <w:rsid w:val="000F5CFB"/>
    <w:rsid w:val="000F632C"/>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170B"/>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0E5"/>
    <w:rsid w:val="001327BE"/>
    <w:rsid w:val="00132ED3"/>
    <w:rsid w:val="00133B59"/>
    <w:rsid w:val="00134ADF"/>
    <w:rsid w:val="00135FDD"/>
    <w:rsid w:val="00136231"/>
    <w:rsid w:val="00136936"/>
    <w:rsid w:val="00137060"/>
    <w:rsid w:val="00137FAE"/>
    <w:rsid w:val="00140129"/>
    <w:rsid w:val="0014018D"/>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81"/>
    <w:rsid w:val="001833C6"/>
    <w:rsid w:val="00183D86"/>
    <w:rsid w:val="001840D6"/>
    <w:rsid w:val="00184293"/>
    <w:rsid w:val="001843D8"/>
    <w:rsid w:val="00184985"/>
    <w:rsid w:val="0018569B"/>
    <w:rsid w:val="00185CF8"/>
    <w:rsid w:val="001863A3"/>
    <w:rsid w:val="001867D1"/>
    <w:rsid w:val="00187725"/>
    <w:rsid w:val="00191AD7"/>
    <w:rsid w:val="00192919"/>
    <w:rsid w:val="00192A3E"/>
    <w:rsid w:val="001936D8"/>
    <w:rsid w:val="00193860"/>
    <w:rsid w:val="0019447F"/>
    <w:rsid w:val="00194E59"/>
    <w:rsid w:val="00194EE4"/>
    <w:rsid w:val="00195153"/>
    <w:rsid w:val="00195837"/>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A3E"/>
    <w:rsid w:val="001B1057"/>
    <w:rsid w:val="001B3BDD"/>
    <w:rsid w:val="001B40A9"/>
    <w:rsid w:val="001B5347"/>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6B9E"/>
    <w:rsid w:val="001C7A09"/>
    <w:rsid w:val="001D1358"/>
    <w:rsid w:val="001D21A9"/>
    <w:rsid w:val="001D379E"/>
    <w:rsid w:val="001D3C22"/>
    <w:rsid w:val="001D460C"/>
    <w:rsid w:val="001D4A75"/>
    <w:rsid w:val="001D4AA4"/>
    <w:rsid w:val="001D59E8"/>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9B3"/>
    <w:rsid w:val="001F2BF5"/>
    <w:rsid w:val="001F3244"/>
    <w:rsid w:val="001F369B"/>
    <w:rsid w:val="001F3B2C"/>
    <w:rsid w:val="001F3DBA"/>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BAA"/>
    <w:rsid w:val="00222291"/>
    <w:rsid w:val="00223696"/>
    <w:rsid w:val="002254D6"/>
    <w:rsid w:val="00225699"/>
    <w:rsid w:val="00226A85"/>
    <w:rsid w:val="00226D37"/>
    <w:rsid w:val="00226FBD"/>
    <w:rsid w:val="00227566"/>
    <w:rsid w:val="0022783F"/>
    <w:rsid w:val="002278DD"/>
    <w:rsid w:val="00227AA5"/>
    <w:rsid w:val="00227E54"/>
    <w:rsid w:val="0023096D"/>
    <w:rsid w:val="0023253E"/>
    <w:rsid w:val="002326CB"/>
    <w:rsid w:val="00233437"/>
    <w:rsid w:val="00233599"/>
    <w:rsid w:val="002340A4"/>
    <w:rsid w:val="0023459A"/>
    <w:rsid w:val="002353E4"/>
    <w:rsid w:val="002358B2"/>
    <w:rsid w:val="002362D1"/>
    <w:rsid w:val="00236E68"/>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486"/>
    <w:rsid w:val="00247B1A"/>
    <w:rsid w:val="002512C8"/>
    <w:rsid w:val="00251A5A"/>
    <w:rsid w:val="00252908"/>
    <w:rsid w:val="002536EB"/>
    <w:rsid w:val="00254D64"/>
    <w:rsid w:val="00255577"/>
    <w:rsid w:val="002558AF"/>
    <w:rsid w:val="00257E47"/>
    <w:rsid w:val="0026063A"/>
    <w:rsid w:val="00260D4C"/>
    <w:rsid w:val="002611A2"/>
    <w:rsid w:val="00261326"/>
    <w:rsid w:val="002613CA"/>
    <w:rsid w:val="0026262F"/>
    <w:rsid w:val="00262C41"/>
    <w:rsid w:val="00262F6A"/>
    <w:rsid w:val="00263295"/>
    <w:rsid w:val="00263455"/>
    <w:rsid w:val="00263C88"/>
    <w:rsid w:val="00264C7B"/>
    <w:rsid w:val="00264D75"/>
    <w:rsid w:val="00266F34"/>
    <w:rsid w:val="00267547"/>
    <w:rsid w:val="00270453"/>
    <w:rsid w:val="002720E9"/>
    <w:rsid w:val="002720F2"/>
    <w:rsid w:val="00272356"/>
    <w:rsid w:val="002723E6"/>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206F"/>
    <w:rsid w:val="00292975"/>
    <w:rsid w:val="00293BFA"/>
    <w:rsid w:val="002949E4"/>
    <w:rsid w:val="00294CFF"/>
    <w:rsid w:val="00295C19"/>
    <w:rsid w:val="00296851"/>
    <w:rsid w:val="002A021E"/>
    <w:rsid w:val="002A1516"/>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481A"/>
    <w:rsid w:val="002B4AF3"/>
    <w:rsid w:val="002B50D0"/>
    <w:rsid w:val="002B5B61"/>
    <w:rsid w:val="002B6829"/>
    <w:rsid w:val="002C0611"/>
    <w:rsid w:val="002C1F0B"/>
    <w:rsid w:val="002C1FEE"/>
    <w:rsid w:val="002C3899"/>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B49"/>
    <w:rsid w:val="002D7DC6"/>
    <w:rsid w:val="002E1992"/>
    <w:rsid w:val="002E1A3C"/>
    <w:rsid w:val="002E1B8F"/>
    <w:rsid w:val="002E2379"/>
    <w:rsid w:val="002E3E59"/>
    <w:rsid w:val="002E51D8"/>
    <w:rsid w:val="002E56C8"/>
    <w:rsid w:val="002E5719"/>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385"/>
    <w:rsid w:val="0031139F"/>
    <w:rsid w:val="00311CF3"/>
    <w:rsid w:val="0031291F"/>
    <w:rsid w:val="0031382B"/>
    <w:rsid w:val="00313BDC"/>
    <w:rsid w:val="0031473C"/>
    <w:rsid w:val="003148BF"/>
    <w:rsid w:val="00315C7D"/>
    <w:rsid w:val="00316721"/>
    <w:rsid w:val="003170A0"/>
    <w:rsid w:val="0031747D"/>
    <w:rsid w:val="00317B04"/>
    <w:rsid w:val="00317F0C"/>
    <w:rsid w:val="00320623"/>
    <w:rsid w:val="00321C81"/>
    <w:rsid w:val="00321D6E"/>
    <w:rsid w:val="003220A6"/>
    <w:rsid w:val="0032254F"/>
    <w:rsid w:val="0032377F"/>
    <w:rsid w:val="00323C04"/>
    <w:rsid w:val="00323EA9"/>
    <w:rsid w:val="003242A1"/>
    <w:rsid w:val="0032468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355D"/>
    <w:rsid w:val="00345CA0"/>
    <w:rsid w:val="00346B3C"/>
    <w:rsid w:val="00347276"/>
    <w:rsid w:val="0034747F"/>
    <w:rsid w:val="003478EC"/>
    <w:rsid w:val="00347E48"/>
    <w:rsid w:val="00351078"/>
    <w:rsid w:val="00351B80"/>
    <w:rsid w:val="00352E77"/>
    <w:rsid w:val="00354368"/>
    <w:rsid w:val="0035479B"/>
    <w:rsid w:val="00354C61"/>
    <w:rsid w:val="003575E6"/>
    <w:rsid w:val="00357E7F"/>
    <w:rsid w:val="00360B5B"/>
    <w:rsid w:val="00361AF5"/>
    <w:rsid w:val="00362730"/>
    <w:rsid w:val="00363538"/>
    <w:rsid w:val="00363FF1"/>
    <w:rsid w:val="00364C5B"/>
    <w:rsid w:val="00364EEC"/>
    <w:rsid w:val="0036586B"/>
    <w:rsid w:val="00366401"/>
    <w:rsid w:val="00366C76"/>
    <w:rsid w:val="00367581"/>
    <w:rsid w:val="00367E91"/>
    <w:rsid w:val="003726C8"/>
    <w:rsid w:val="00372F1E"/>
    <w:rsid w:val="0037318E"/>
    <w:rsid w:val="0037351A"/>
    <w:rsid w:val="00373AFA"/>
    <w:rsid w:val="00375E89"/>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2BB3"/>
    <w:rsid w:val="003933BB"/>
    <w:rsid w:val="0039459F"/>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B95"/>
    <w:rsid w:val="003B27A9"/>
    <w:rsid w:val="003B369A"/>
    <w:rsid w:val="003B459B"/>
    <w:rsid w:val="003B5402"/>
    <w:rsid w:val="003B6232"/>
    <w:rsid w:val="003B700F"/>
    <w:rsid w:val="003B72C0"/>
    <w:rsid w:val="003B7819"/>
    <w:rsid w:val="003C033A"/>
    <w:rsid w:val="003C1CE9"/>
    <w:rsid w:val="003C1E50"/>
    <w:rsid w:val="003C2204"/>
    <w:rsid w:val="003C3EB0"/>
    <w:rsid w:val="003C4501"/>
    <w:rsid w:val="003C47C1"/>
    <w:rsid w:val="003C4882"/>
    <w:rsid w:val="003C49F6"/>
    <w:rsid w:val="003C58E1"/>
    <w:rsid w:val="003C5C5C"/>
    <w:rsid w:val="003C5E79"/>
    <w:rsid w:val="003C6A5B"/>
    <w:rsid w:val="003D193D"/>
    <w:rsid w:val="003D1B12"/>
    <w:rsid w:val="003D4C20"/>
    <w:rsid w:val="003D5B1D"/>
    <w:rsid w:val="003D6BA2"/>
    <w:rsid w:val="003D6C46"/>
    <w:rsid w:val="003D7550"/>
    <w:rsid w:val="003D7776"/>
    <w:rsid w:val="003D7E13"/>
    <w:rsid w:val="003E02E4"/>
    <w:rsid w:val="003E04FB"/>
    <w:rsid w:val="003E1E36"/>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133"/>
    <w:rsid w:val="003F5EF7"/>
    <w:rsid w:val="003F61FB"/>
    <w:rsid w:val="003F6443"/>
    <w:rsid w:val="004000AD"/>
    <w:rsid w:val="004005C4"/>
    <w:rsid w:val="0040269F"/>
    <w:rsid w:val="0040347A"/>
    <w:rsid w:val="00404252"/>
    <w:rsid w:val="0040482A"/>
    <w:rsid w:val="00405B5E"/>
    <w:rsid w:val="00406568"/>
    <w:rsid w:val="004067DF"/>
    <w:rsid w:val="00407F44"/>
    <w:rsid w:val="0041059C"/>
    <w:rsid w:val="00410641"/>
    <w:rsid w:val="004111D0"/>
    <w:rsid w:val="0041128D"/>
    <w:rsid w:val="00411460"/>
    <w:rsid w:val="00411D3A"/>
    <w:rsid w:val="004127F8"/>
    <w:rsid w:val="00412FB9"/>
    <w:rsid w:val="004134EF"/>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62C3"/>
    <w:rsid w:val="0049649C"/>
    <w:rsid w:val="004A1961"/>
    <w:rsid w:val="004A1B78"/>
    <w:rsid w:val="004A2343"/>
    <w:rsid w:val="004A2F99"/>
    <w:rsid w:val="004A340A"/>
    <w:rsid w:val="004A3E0D"/>
    <w:rsid w:val="004A45CA"/>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5C1"/>
    <w:rsid w:val="004D1F80"/>
    <w:rsid w:val="004D32D9"/>
    <w:rsid w:val="004D3C82"/>
    <w:rsid w:val="004D3EB4"/>
    <w:rsid w:val="004D4315"/>
    <w:rsid w:val="004D4D6C"/>
    <w:rsid w:val="004D511E"/>
    <w:rsid w:val="004D51B2"/>
    <w:rsid w:val="004D5B4F"/>
    <w:rsid w:val="004D6A52"/>
    <w:rsid w:val="004D6B40"/>
    <w:rsid w:val="004D7357"/>
    <w:rsid w:val="004D78ED"/>
    <w:rsid w:val="004D7E3C"/>
    <w:rsid w:val="004E025E"/>
    <w:rsid w:val="004E0C92"/>
    <w:rsid w:val="004E2286"/>
    <w:rsid w:val="004E34D1"/>
    <w:rsid w:val="004E3699"/>
    <w:rsid w:val="004E3812"/>
    <w:rsid w:val="004E3F7C"/>
    <w:rsid w:val="004E506D"/>
    <w:rsid w:val="004E5D82"/>
    <w:rsid w:val="004E6B2A"/>
    <w:rsid w:val="004E6C03"/>
    <w:rsid w:val="004E6CA2"/>
    <w:rsid w:val="004E7A11"/>
    <w:rsid w:val="004E7C2F"/>
    <w:rsid w:val="004F0CA1"/>
    <w:rsid w:val="004F15A0"/>
    <w:rsid w:val="004F18D7"/>
    <w:rsid w:val="004F28B5"/>
    <w:rsid w:val="004F4595"/>
    <w:rsid w:val="004F4750"/>
    <w:rsid w:val="004F5092"/>
    <w:rsid w:val="004F6423"/>
    <w:rsid w:val="004F6CD9"/>
    <w:rsid w:val="005001E0"/>
    <w:rsid w:val="00501689"/>
    <w:rsid w:val="00501B2B"/>
    <w:rsid w:val="00501DE5"/>
    <w:rsid w:val="00502DEA"/>
    <w:rsid w:val="00503BF1"/>
    <w:rsid w:val="00504178"/>
    <w:rsid w:val="00504251"/>
    <w:rsid w:val="00504582"/>
    <w:rsid w:val="0050461E"/>
    <w:rsid w:val="0050462E"/>
    <w:rsid w:val="00504E33"/>
    <w:rsid w:val="005057AD"/>
    <w:rsid w:val="00506E91"/>
    <w:rsid w:val="005106C0"/>
    <w:rsid w:val="00512129"/>
    <w:rsid w:val="005124A8"/>
    <w:rsid w:val="0051284A"/>
    <w:rsid w:val="00512E43"/>
    <w:rsid w:val="0051301D"/>
    <w:rsid w:val="005136D0"/>
    <w:rsid w:val="00513E8D"/>
    <w:rsid w:val="00513EBA"/>
    <w:rsid w:val="00514646"/>
    <w:rsid w:val="00515815"/>
    <w:rsid w:val="00516BB2"/>
    <w:rsid w:val="0051753A"/>
    <w:rsid w:val="00517F26"/>
    <w:rsid w:val="005218B0"/>
    <w:rsid w:val="00521970"/>
    <w:rsid w:val="00522300"/>
    <w:rsid w:val="005236DD"/>
    <w:rsid w:val="005238F0"/>
    <w:rsid w:val="00523B0F"/>
    <w:rsid w:val="00523CC8"/>
    <w:rsid w:val="0052445C"/>
    <w:rsid w:val="00524517"/>
    <w:rsid w:val="0052461F"/>
    <w:rsid w:val="00525A9D"/>
    <w:rsid w:val="005265DB"/>
    <w:rsid w:val="00526FC2"/>
    <w:rsid w:val="005307A2"/>
    <w:rsid w:val="005309A1"/>
    <w:rsid w:val="005315A1"/>
    <w:rsid w:val="00531CAE"/>
    <w:rsid w:val="005321B1"/>
    <w:rsid w:val="005325E3"/>
    <w:rsid w:val="00533198"/>
    <w:rsid w:val="00533692"/>
    <w:rsid w:val="0053523E"/>
    <w:rsid w:val="00536050"/>
    <w:rsid w:val="0053797B"/>
    <w:rsid w:val="00541922"/>
    <w:rsid w:val="005420FD"/>
    <w:rsid w:val="005423C7"/>
    <w:rsid w:val="005424D4"/>
    <w:rsid w:val="00542944"/>
    <w:rsid w:val="005429E7"/>
    <w:rsid w:val="00542A77"/>
    <w:rsid w:val="005465C8"/>
    <w:rsid w:val="005468A8"/>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6C89"/>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79D6"/>
    <w:rsid w:val="0062101D"/>
    <w:rsid w:val="00621ABF"/>
    <w:rsid w:val="00621C8F"/>
    <w:rsid w:val="0062355E"/>
    <w:rsid w:val="006237A2"/>
    <w:rsid w:val="00624B98"/>
    <w:rsid w:val="00625775"/>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0FE"/>
    <w:rsid w:val="00652F22"/>
    <w:rsid w:val="00654970"/>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6F11"/>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3A2"/>
    <w:rsid w:val="006A3459"/>
    <w:rsid w:val="006A3C43"/>
    <w:rsid w:val="006A40A8"/>
    <w:rsid w:val="006A4841"/>
    <w:rsid w:val="006A4A10"/>
    <w:rsid w:val="006A4D13"/>
    <w:rsid w:val="006A4D6A"/>
    <w:rsid w:val="006A5D38"/>
    <w:rsid w:val="006A7132"/>
    <w:rsid w:val="006B03EA"/>
    <w:rsid w:val="006B1F49"/>
    <w:rsid w:val="006B3237"/>
    <w:rsid w:val="006B363C"/>
    <w:rsid w:val="006B3CE2"/>
    <w:rsid w:val="006B3E0B"/>
    <w:rsid w:val="006B3EC4"/>
    <w:rsid w:val="006B4688"/>
    <w:rsid w:val="006B4BDE"/>
    <w:rsid w:val="006B5317"/>
    <w:rsid w:val="006B5874"/>
    <w:rsid w:val="006B5A3B"/>
    <w:rsid w:val="006B660A"/>
    <w:rsid w:val="006B6A59"/>
    <w:rsid w:val="006B6BA3"/>
    <w:rsid w:val="006B6CD3"/>
    <w:rsid w:val="006B6EFD"/>
    <w:rsid w:val="006B7365"/>
    <w:rsid w:val="006C05FE"/>
    <w:rsid w:val="006C0AC8"/>
    <w:rsid w:val="006C0C39"/>
    <w:rsid w:val="006C11D3"/>
    <w:rsid w:val="006C12E2"/>
    <w:rsid w:val="006C14A7"/>
    <w:rsid w:val="006C1AF3"/>
    <w:rsid w:val="006C33AC"/>
    <w:rsid w:val="006C353B"/>
    <w:rsid w:val="006C38BB"/>
    <w:rsid w:val="006C423C"/>
    <w:rsid w:val="006C4E34"/>
    <w:rsid w:val="006C5310"/>
    <w:rsid w:val="006C5E9B"/>
    <w:rsid w:val="006C64CD"/>
    <w:rsid w:val="006C7091"/>
    <w:rsid w:val="006C7A18"/>
    <w:rsid w:val="006D0775"/>
    <w:rsid w:val="006D0EBB"/>
    <w:rsid w:val="006D1C6B"/>
    <w:rsid w:val="006D26C0"/>
    <w:rsid w:val="006D3A93"/>
    <w:rsid w:val="006D40B8"/>
    <w:rsid w:val="006D4E1F"/>
    <w:rsid w:val="006D5E16"/>
    <w:rsid w:val="006D64AC"/>
    <w:rsid w:val="006D6D8F"/>
    <w:rsid w:val="006D74B3"/>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BDE"/>
    <w:rsid w:val="006F0F6C"/>
    <w:rsid w:val="006F13AC"/>
    <w:rsid w:val="006F1942"/>
    <w:rsid w:val="006F2338"/>
    <w:rsid w:val="006F253C"/>
    <w:rsid w:val="006F268A"/>
    <w:rsid w:val="006F2B73"/>
    <w:rsid w:val="006F3248"/>
    <w:rsid w:val="006F341B"/>
    <w:rsid w:val="006F6C49"/>
    <w:rsid w:val="006F7412"/>
    <w:rsid w:val="006F7A40"/>
    <w:rsid w:val="00700F64"/>
    <w:rsid w:val="00701ECB"/>
    <w:rsid w:val="00703EC0"/>
    <w:rsid w:val="007051E2"/>
    <w:rsid w:val="007060C9"/>
    <w:rsid w:val="0070640F"/>
    <w:rsid w:val="0070695F"/>
    <w:rsid w:val="007108A4"/>
    <w:rsid w:val="00712070"/>
    <w:rsid w:val="007126F9"/>
    <w:rsid w:val="00712986"/>
    <w:rsid w:val="00713027"/>
    <w:rsid w:val="00713C9A"/>
    <w:rsid w:val="00714A22"/>
    <w:rsid w:val="007153DA"/>
    <w:rsid w:val="00715A65"/>
    <w:rsid w:val="00715E1D"/>
    <w:rsid w:val="007178E8"/>
    <w:rsid w:val="00720081"/>
    <w:rsid w:val="0072011F"/>
    <w:rsid w:val="00720434"/>
    <w:rsid w:val="00720953"/>
    <w:rsid w:val="00722094"/>
    <w:rsid w:val="007220EB"/>
    <w:rsid w:val="00722652"/>
    <w:rsid w:val="00723861"/>
    <w:rsid w:val="00723F60"/>
    <w:rsid w:val="007241F5"/>
    <w:rsid w:val="00724EBB"/>
    <w:rsid w:val="00724EE1"/>
    <w:rsid w:val="007254A0"/>
    <w:rsid w:val="00731A81"/>
    <w:rsid w:val="00733526"/>
    <w:rsid w:val="00734BD9"/>
    <w:rsid w:val="00735B68"/>
    <w:rsid w:val="00736E98"/>
    <w:rsid w:val="00740C75"/>
    <w:rsid w:val="00740EFE"/>
    <w:rsid w:val="00741107"/>
    <w:rsid w:val="007425B0"/>
    <w:rsid w:val="0074405E"/>
    <w:rsid w:val="00744F86"/>
    <w:rsid w:val="00746070"/>
    <w:rsid w:val="00747CFE"/>
    <w:rsid w:val="0075088B"/>
    <w:rsid w:val="00751D7C"/>
    <w:rsid w:val="007527EA"/>
    <w:rsid w:val="00752FFD"/>
    <w:rsid w:val="007537EB"/>
    <w:rsid w:val="00753D8D"/>
    <w:rsid w:val="007545A5"/>
    <w:rsid w:val="007548BD"/>
    <w:rsid w:val="00755A0D"/>
    <w:rsid w:val="00756C3D"/>
    <w:rsid w:val="00760450"/>
    <w:rsid w:val="007606CE"/>
    <w:rsid w:val="007608B5"/>
    <w:rsid w:val="00760FE0"/>
    <w:rsid w:val="00761EF7"/>
    <w:rsid w:val="00762CF4"/>
    <w:rsid w:val="00762D29"/>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B08"/>
    <w:rsid w:val="00780498"/>
    <w:rsid w:val="007806B3"/>
    <w:rsid w:val="007812AA"/>
    <w:rsid w:val="00781310"/>
    <w:rsid w:val="00781778"/>
    <w:rsid w:val="00781F66"/>
    <w:rsid w:val="007834BE"/>
    <w:rsid w:val="00787110"/>
    <w:rsid w:val="0078752B"/>
    <w:rsid w:val="007875F8"/>
    <w:rsid w:val="00787758"/>
    <w:rsid w:val="00787A6E"/>
    <w:rsid w:val="00790A11"/>
    <w:rsid w:val="00790E9D"/>
    <w:rsid w:val="00791101"/>
    <w:rsid w:val="007917B1"/>
    <w:rsid w:val="007936F7"/>
    <w:rsid w:val="00795C29"/>
    <w:rsid w:val="007A1107"/>
    <w:rsid w:val="007A11DD"/>
    <w:rsid w:val="007A1DD5"/>
    <w:rsid w:val="007A1FCD"/>
    <w:rsid w:val="007A2F56"/>
    <w:rsid w:val="007A45CB"/>
    <w:rsid w:val="007A46C3"/>
    <w:rsid w:val="007A4DF4"/>
    <w:rsid w:val="007A50E6"/>
    <w:rsid w:val="007A5126"/>
    <w:rsid w:val="007A6DB2"/>
    <w:rsid w:val="007A6ECB"/>
    <w:rsid w:val="007A71FF"/>
    <w:rsid w:val="007B0AA8"/>
    <w:rsid w:val="007B2F7A"/>
    <w:rsid w:val="007B3AFC"/>
    <w:rsid w:val="007B3B5A"/>
    <w:rsid w:val="007B43EC"/>
    <w:rsid w:val="007B4ACB"/>
    <w:rsid w:val="007B5F52"/>
    <w:rsid w:val="007B6131"/>
    <w:rsid w:val="007B6179"/>
    <w:rsid w:val="007B6A68"/>
    <w:rsid w:val="007B778D"/>
    <w:rsid w:val="007B7C2C"/>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45AA"/>
    <w:rsid w:val="007E4A1B"/>
    <w:rsid w:val="007E4F8C"/>
    <w:rsid w:val="007E55EC"/>
    <w:rsid w:val="007E7138"/>
    <w:rsid w:val="007E77F1"/>
    <w:rsid w:val="007E7D9C"/>
    <w:rsid w:val="007F0331"/>
    <w:rsid w:val="007F0556"/>
    <w:rsid w:val="007F1263"/>
    <w:rsid w:val="007F2224"/>
    <w:rsid w:val="007F5461"/>
    <w:rsid w:val="007F5DA2"/>
    <w:rsid w:val="007F6A60"/>
    <w:rsid w:val="007F73E8"/>
    <w:rsid w:val="007F7BF6"/>
    <w:rsid w:val="008044F6"/>
    <w:rsid w:val="00804A41"/>
    <w:rsid w:val="008066DA"/>
    <w:rsid w:val="00810D12"/>
    <w:rsid w:val="00811C30"/>
    <w:rsid w:val="00812823"/>
    <w:rsid w:val="00812947"/>
    <w:rsid w:val="00812BBF"/>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4DB0"/>
    <w:rsid w:val="00845173"/>
    <w:rsid w:val="00845708"/>
    <w:rsid w:val="00847B8B"/>
    <w:rsid w:val="00847BAF"/>
    <w:rsid w:val="0085085F"/>
    <w:rsid w:val="00850F2B"/>
    <w:rsid w:val="008515F0"/>
    <w:rsid w:val="008518CF"/>
    <w:rsid w:val="008542CE"/>
    <w:rsid w:val="00854688"/>
    <w:rsid w:val="00854C09"/>
    <w:rsid w:val="00860993"/>
    <w:rsid w:val="0086138D"/>
    <w:rsid w:val="0086198D"/>
    <w:rsid w:val="008627F2"/>
    <w:rsid w:val="00862A87"/>
    <w:rsid w:val="00862ABB"/>
    <w:rsid w:val="00862E9C"/>
    <w:rsid w:val="00862F22"/>
    <w:rsid w:val="00863BD1"/>
    <w:rsid w:val="0086409C"/>
    <w:rsid w:val="00864928"/>
    <w:rsid w:val="00864933"/>
    <w:rsid w:val="00864BDA"/>
    <w:rsid w:val="00865525"/>
    <w:rsid w:val="00870688"/>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933"/>
    <w:rsid w:val="00885950"/>
    <w:rsid w:val="00885BE0"/>
    <w:rsid w:val="00886751"/>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5903"/>
    <w:rsid w:val="008A641D"/>
    <w:rsid w:val="008A670E"/>
    <w:rsid w:val="008A6773"/>
    <w:rsid w:val="008A73E4"/>
    <w:rsid w:val="008B072B"/>
    <w:rsid w:val="008B0A3F"/>
    <w:rsid w:val="008B0F1F"/>
    <w:rsid w:val="008B15B1"/>
    <w:rsid w:val="008B2B55"/>
    <w:rsid w:val="008B3FF6"/>
    <w:rsid w:val="008B420F"/>
    <w:rsid w:val="008B45E7"/>
    <w:rsid w:val="008B46BA"/>
    <w:rsid w:val="008B4CCC"/>
    <w:rsid w:val="008B72DB"/>
    <w:rsid w:val="008B7A37"/>
    <w:rsid w:val="008C03FA"/>
    <w:rsid w:val="008C1752"/>
    <w:rsid w:val="008C2DD8"/>
    <w:rsid w:val="008C2E2D"/>
    <w:rsid w:val="008C4F4E"/>
    <w:rsid w:val="008C5D91"/>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14D1"/>
    <w:rsid w:val="008F379C"/>
    <w:rsid w:val="008F3AE6"/>
    <w:rsid w:val="008F4470"/>
    <w:rsid w:val="008F546D"/>
    <w:rsid w:val="008F5B58"/>
    <w:rsid w:val="008F62D3"/>
    <w:rsid w:val="008F6976"/>
    <w:rsid w:val="00900B76"/>
    <w:rsid w:val="00900FD9"/>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57F"/>
    <w:rsid w:val="009158A6"/>
    <w:rsid w:val="00917048"/>
    <w:rsid w:val="00917A73"/>
    <w:rsid w:val="00917D2D"/>
    <w:rsid w:val="00920267"/>
    <w:rsid w:val="00920B85"/>
    <w:rsid w:val="00922381"/>
    <w:rsid w:val="00923552"/>
    <w:rsid w:val="0092477A"/>
    <w:rsid w:val="00924989"/>
    <w:rsid w:val="009276D3"/>
    <w:rsid w:val="009302CA"/>
    <w:rsid w:val="00930419"/>
    <w:rsid w:val="00930B8E"/>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1658"/>
    <w:rsid w:val="00951E9B"/>
    <w:rsid w:val="0095469A"/>
    <w:rsid w:val="00954807"/>
    <w:rsid w:val="00954DAD"/>
    <w:rsid w:val="00954E99"/>
    <w:rsid w:val="00954EF4"/>
    <w:rsid w:val="009555F5"/>
    <w:rsid w:val="00957315"/>
    <w:rsid w:val="00957D26"/>
    <w:rsid w:val="009615F7"/>
    <w:rsid w:val="00961994"/>
    <w:rsid w:val="00961A97"/>
    <w:rsid w:val="00962597"/>
    <w:rsid w:val="009631C1"/>
    <w:rsid w:val="00964497"/>
    <w:rsid w:val="00964B6A"/>
    <w:rsid w:val="00965402"/>
    <w:rsid w:val="00967735"/>
    <w:rsid w:val="0096780D"/>
    <w:rsid w:val="0096797F"/>
    <w:rsid w:val="00967CC3"/>
    <w:rsid w:val="00971122"/>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2D0E"/>
    <w:rsid w:val="009A46B8"/>
    <w:rsid w:val="009A524C"/>
    <w:rsid w:val="009A5329"/>
    <w:rsid w:val="009A5485"/>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7A5D"/>
    <w:rsid w:val="009E26C8"/>
    <w:rsid w:val="009E2AAC"/>
    <w:rsid w:val="009E2C9B"/>
    <w:rsid w:val="009E3E5E"/>
    <w:rsid w:val="009E3FA9"/>
    <w:rsid w:val="009E6D69"/>
    <w:rsid w:val="009F1146"/>
    <w:rsid w:val="009F14F0"/>
    <w:rsid w:val="009F17A1"/>
    <w:rsid w:val="009F2179"/>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ADF"/>
    <w:rsid w:val="00A11CCC"/>
    <w:rsid w:val="00A131F6"/>
    <w:rsid w:val="00A13F2C"/>
    <w:rsid w:val="00A14687"/>
    <w:rsid w:val="00A14781"/>
    <w:rsid w:val="00A162CA"/>
    <w:rsid w:val="00A16708"/>
    <w:rsid w:val="00A233EC"/>
    <w:rsid w:val="00A2367B"/>
    <w:rsid w:val="00A237DC"/>
    <w:rsid w:val="00A2443A"/>
    <w:rsid w:val="00A24AF0"/>
    <w:rsid w:val="00A24DA9"/>
    <w:rsid w:val="00A25DB2"/>
    <w:rsid w:val="00A3017F"/>
    <w:rsid w:val="00A301F6"/>
    <w:rsid w:val="00A3277D"/>
    <w:rsid w:val="00A32A10"/>
    <w:rsid w:val="00A332C0"/>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7B82"/>
    <w:rsid w:val="00A50EAE"/>
    <w:rsid w:val="00A51002"/>
    <w:rsid w:val="00A512BB"/>
    <w:rsid w:val="00A513DA"/>
    <w:rsid w:val="00A51C97"/>
    <w:rsid w:val="00A51FE2"/>
    <w:rsid w:val="00A53ACD"/>
    <w:rsid w:val="00A552BD"/>
    <w:rsid w:val="00A55FB9"/>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80039"/>
    <w:rsid w:val="00A80915"/>
    <w:rsid w:val="00A80E9F"/>
    <w:rsid w:val="00A818BC"/>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71C1"/>
    <w:rsid w:val="00AA03FA"/>
    <w:rsid w:val="00AA194F"/>
    <w:rsid w:val="00AA477E"/>
    <w:rsid w:val="00AA4B70"/>
    <w:rsid w:val="00AA4C34"/>
    <w:rsid w:val="00AA5CD3"/>
    <w:rsid w:val="00AA642F"/>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6A67"/>
    <w:rsid w:val="00AC751D"/>
    <w:rsid w:val="00AC75DB"/>
    <w:rsid w:val="00AD0AB3"/>
    <w:rsid w:val="00AD26A2"/>
    <w:rsid w:val="00AD2F8B"/>
    <w:rsid w:val="00AD32E4"/>
    <w:rsid w:val="00AD348D"/>
    <w:rsid w:val="00AD3C85"/>
    <w:rsid w:val="00AD3FCB"/>
    <w:rsid w:val="00AD696D"/>
    <w:rsid w:val="00AE1675"/>
    <w:rsid w:val="00AE1760"/>
    <w:rsid w:val="00AE1971"/>
    <w:rsid w:val="00AE1E4B"/>
    <w:rsid w:val="00AE20F5"/>
    <w:rsid w:val="00AE2AF5"/>
    <w:rsid w:val="00AE2C94"/>
    <w:rsid w:val="00AE53C5"/>
    <w:rsid w:val="00AE58A3"/>
    <w:rsid w:val="00AE6135"/>
    <w:rsid w:val="00AE6B19"/>
    <w:rsid w:val="00AE7838"/>
    <w:rsid w:val="00AE7DDF"/>
    <w:rsid w:val="00AF03A4"/>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1EC3"/>
    <w:rsid w:val="00B0215E"/>
    <w:rsid w:val="00B02CE6"/>
    <w:rsid w:val="00B02E70"/>
    <w:rsid w:val="00B0354A"/>
    <w:rsid w:val="00B036F2"/>
    <w:rsid w:val="00B05C07"/>
    <w:rsid w:val="00B063F1"/>
    <w:rsid w:val="00B07C55"/>
    <w:rsid w:val="00B07E84"/>
    <w:rsid w:val="00B1082D"/>
    <w:rsid w:val="00B1132D"/>
    <w:rsid w:val="00B121E8"/>
    <w:rsid w:val="00B1254E"/>
    <w:rsid w:val="00B1349B"/>
    <w:rsid w:val="00B1383A"/>
    <w:rsid w:val="00B1458F"/>
    <w:rsid w:val="00B14C7C"/>
    <w:rsid w:val="00B14EDC"/>
    <w:rsid w:val="00B1563D"/>
    <w:rsid w:val="00B16341"/>
    <w:rsid w:val="00B17D8D"/>
    <w:rsid w:val="00B20028"/>
    <w:rsid w:val="00B225BA"/>
    <w:rsid w:val="00B225F1"/>
    <w:rsid w:val="00B236FB"/>
    <w:rsid w:val="00B23979"/>
    <w:rsid w:val="00B24491"/>
    <w:rsid w:val="00B24910"/>
    <w:rsid w:val="00B25006"/>
    <w:rsid w:val="00B253EA"/>
    <w:rsid w:val="00B26631"/>
    <w:rsid w:val="00B269B1"/>
    <w:rsid w:val="00B269DD"/>
    <w:rsid w:val="00B3047B"/>
    <w:rsid w:val="00B3238C"/>
    <w:rsid w:val="00B3243F"/>
    <w:rsid w:val="00B32F14"/>
    <w:rsid w:val="00B330E0"/>
    <w:rsid w:val="00B377D9"/>
    <w:rsid w:val="00B37D24"/>
    <w:rsid w:val="00B37F82"/>
    <w:rsid w:val="00B40271"/>
    <w:rsid w:val="00B43426"/>
    <w:rsid w:val="00B43826"/>
    <w:rsid w:val="00B43A94"/>
    <w:rsid w:val="00B43B10"/>
    <w:rsid w:val="00B44EC0"/>
    <w:rsid w:val="00B451CA"/>
    <w:rsid w:val="00B46289"/>
    <w:rsid w:val="00B46487"/>
    <w:rsid w:val="00B469B5"/>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1181"/>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DC3"/>
    <w:rsid w:val="00BA6FB4"/>
    <w:rsid w:val="00BB1A2C"/>
    <w:rsid w:val="00BB1C5D"/>
    <w:rsid w:val="00BB2164"/>
    <w:rsid w:val="00BB2B87"/>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E7BA8"/>
    <w:rsid w:val="00BF01C5"/>
    <w:rsid w:val="00BF1027"/>
    <w:rsid w:val="00BF16E5"/>
    <w:rsid w:val="00BF23BC"/>
    <w:rsid w:val="00BF24F8"/>
    <w:rsid w:val="00BF35AC"/>
    <w:rsid w:val="00BF492E"/>
    <w:rsid w:val="00BF505D"/>
    <w:rsid w:val="00BF61DA"/>
    <w:rsid w:val="00BF6DCC"/>
    <w:rsid w:val="00BF6F77"/>
    <w:rsid w:val="00C01D5A"/>
    <w:rsid w:val="00C035A2"/>
    <w:rsid w:val="00C04872"/>
    <w:rsid w:val="00C04C95"/>
    <w:rsid w:val="00C05917"/>
    <w:rsid w:val="00C06287"/>
    <w:rsid w:val="00C06664"/>
    <w:rsid w:val="00C06839"/>
    <w:rsid w:val="00C102E1"/>
    <w:rsid w:val="00C10A5F"/>
    <w:rsid w:val="00C119A8"/>
    <w:rsid w:val="00C11D86"/>
    <w:rsid w:val="00C125C8"/>
    <w:rsid w:val="00C12F0E"/>
    <w:rsid w:val="00C13446"/>
    <w:rsid w:val="00C14CC3"/>
    <w:rsid w:val="00C15105"/>
    <w:rsid w:val="00C1627E"/>
    <w:rsid w:val="00C16C44"/>
    <w:rsid w:val="00C16C62"/>
    <w:rsid w:val="00C1777B"/>
    <w:rsid w:val="00C17AC7"/>
    <w:rsid w:val="00C17C4D"/>
    <w:rsid w:val="00C22EB0"/>
    <w:rsid w:val="00C241F2"/>
    <w:rsid w:val="00C24CDF"/>
    <w:rsid w:val="00C24F8D"/>
    <w:rsid w:val="00C25247"/>
    <w:rsid w:val="00C2664E"/>
    <w:rsid w:val="00C30253"/>
    <w:rsid w:val="00C3228C"/>
    <w:rsid w:val="00C3270F"/>
    <w:rsid w:val="00C34423"/>
    <w:rsid w:val="00C3490E"/>
    <w:rsid w:val="00C34FA0"/>
    <w:rsid w:val="00C35141"/>
    <w:rsid w:val="00C35A7C"/>
    <w:rsid w:val="00C35EB5"/>
    <w:rsid w:val="00C36D7C"/>
    <w:rsid w:val="00C37C5B"/>
    <w:rsid w:val="00C40ED3"/>
    <w:rsid w:val="00C41057"/>
    <w:rsid w:val="00C410ED"/>
    <w:rsid w:val="00C417CB"/>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6B4B"/>
    <w:rsid w:val="00C57E0C"/>
    <w:rsid w:val="00C613CD"/>
    <w:rsid w:val="00C62406"/>
    <w:rsid w:val="00C62F50"/>
    <w:rsid w:val="00C6337A"/>
    <w:rsid w:val="00C638D0"/>
    <w:rsid w:val="00C63AB3"/>
    <w:rsid w:val="00C63F4F"/>
    <w:rsid w:val="00C64684"/>
    <w:rsid w:val="00C6475A"/>
    <w:rsid w:val="00C655BC"/>
    <w:rsid w:val="00C66074"/>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7EAD"/>
    <w:rsid w:val="00CA04F6"/>
    <w:rsid w:val="00CA0D66"/>
    <w:rsid w:val="00CA27FB"/>
    <w:rsid w:val="00CA3048"/>
    <w:rsid w:val="00CA343A"/>
    <w:rsid w:val="00CA3CD8"/>
    <w:rsid w:val="00CA4CF6"/>
    <w:rsid w:val="00CA53AA"/>
    <w:rsid w:val="00CA53B3"/>
    <w:rsid w:val="00CA56F6"/>
    <w:rsid w:val="00CA6757"/>
    <w:rsid w:val="00CA768D"/>
    <w:rsid w:val="00CA7DC2"/>
    <w:rsid w:val="00CB0182"/>
    <w:rsid w:val="00CB0B96"/>
    <w:rsid w:val="00CB0FC5"/>
    <w:rsid w:val="00CB119B"/>
    <w:rsid w:val="00CB1423"/>
    <w:rsid w:val="00CB1A1B"/>
    <w:rsid w:val="00CB1D48"/>
    <w:rsid w:val="00CB2E45"/>
    <w:rsid w:val="00CB5484"/>
    <w:rsid w:val="00CB5737"/>
    <w:rsid w:val="00CB69D7"/>
    <w:rsid w:val="00CC10D5"/>
    <w:rsid w:val="00CC3152"/>
    <w:rsid w:val="00CC3793"/>
    <w:rsid w:val="00CC39F7"/>
    <w:rsid w:val="00CC3B59"/>
    <w:rsid w:val="00CC3D39"/>
    <w:rsid w:val="00CC4AFE"/>
    <w:rsid w:val="00CC56EB"/>
    <w:rsid w:val="00CC5832"/>
    <w:rsid w:val="00CC5BB3"/>
    <w:rsid w:val="00CC5D04"/>
    <w:rsid w:val="00CC7C63"/>
    <w:rsid w:val="00CD03D3"/>
    <w:rsid w:val="00CD147A"/>
    <w:rsid w:val="00CD1646"/>
    <w:rsid w:val="00CD2520"/>
    <w:rsid w:val="00CD2832"/>
    <w:rsid w:val="00CD31DA"/>
    <w:rsid w:val="00CD500C"/>
    <w:rsid w:val="00CD6644"/>
    <w:rsid w:val="00CE0686"/>
    <w:rsid w:val="00CE15D0"/>
    <w:rsid w:val="00CE22B5"/>
    <w:rsid w:val="00CE2D27"/>
    <w:rsid w:val="00CE30C7"/>
    <w:rsid w:val="00CE36CE"/>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49CF"/>
    <w:rsid w:val="00D25180"/>
    <w:rsid w:val="00D27702"/>
    <w:rsid w:val="00D31D1B"/>
    <w:rsid w:val="00D31D82"/>
    <w:rsid w:val="00D31FE6"/>
    <w:rsid w:val="00D3226B"/>
    <w:rsid w:val="00D32C1A"/>
    <w:rsid w:val="00D3319F"/>
    <w:rsid w:val="00D33757"/>
    <w:rsid w:val="00D33CA9"/>
    <w:rsid w:val="00D36FE5"/>
    <w:rsid w:val="00D37146"/>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449C"/>
    <w:rsid w:val="00D553B0"/>
    <w:rsid w:val="00D574C3"/>
    <w:rsid w:val="00D576D6"/>
    <w:rsid w:val="00D60142"/>
    <w:rsid w:val="00D606E6"/>
    <w:rsid w:val="00D62376"/>
    <w:rsid w:val="00D627CA"/>
    <w:rsid w:val="00D62EA2"/>
    <w:rsid w:val="00D65E76"/>
    <w:rsid w:val="00D66273"/>
    <w:rsid w:val="00D666DE"/>
    <w:rsid w:val="00D66B6D"/>
    <w:rsid w:val="00D67534"/>
    <w:rsid w:val="00D7006E"/>
    <w:rsid w:val="00D702B5"/>
    <w:rsid w:val="00D70820"/>
    <w:rsid w:val="00D7104A"/>
    <w:rsid w:val="00D729D4"/>
    <w:rsid w:val="00D73E0F"/>
    <w:rsid w:val="00D73F5A"/>
    <w:rsid w:val="00D749BC"/>
    <w:rsid w:val="00D76B39"/>
    <w:rsid w:val="00D77CD6"/>
    <w:rsid w:val="00D80118"/>
    <w:rsid w:val="00D80D16"/>
    <w:rsid w:val="00D80F0B"/>
    <w:rsid w:val="00D821E6"/>
    <w:rsid w:val="00D824F5"/>
    <w:rsid w:val="00D82874"/>
    <w:rsid w:val="00D836A6"/>
    <w:rsid w:val="00D83873"/>
    <w:rsid w:val="00D83A0B"/>
    <w:rsid w:val="00D864F9"/>
    <w:rsid w:val="00D8668E"/>
    <w:rsid w:val="00D86CB0"/>
    <w:rsid w:val="00D87F4C"/>
    <w:rsid w:val="00D901DA"/>
    <w:rsid w:val="00D9179F"/>
    <w:rsid w:val="00D924A1"/>
    <w:rsid w:val="00D9263E"/>
    <w:rsid w:val="00D92B60"/>
    <w:rsid w:val="00D93437"/>
    <w:rsid w:val="00D9352F"/>
    <w:rsid w:val="00D93E16"/>
    <w:rsid w:val="00D94A6B"/>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C0976"/>
    <w:rsid w:val="00DC0BB4"/>
    <w:rsid w:val="00DC30B6"/>
    <w:rsid w:val="00DC37A5"/>
    <w:rsid w:val="00DC3CE2"/>
    <w:rsid w:val="00DC47B1"/>
    <w:rsid w:val="00DC5074"/>
    <w:rsid w:val="00DC56B9"/>
    <w:rsid w:val="00DC5976"/>
    <w:rsid w:val="00DC6C59"/>
    <w:rsid w:val="00DC7AD3"/>
    <w:rsid w:val="00DD00DE"/>
    <w:rsid w:val="00DD0625"/>
    <w:rsid w:val="00DD0AB5"/>
    <w:rsid w:val="00DD16C3"/>
    <w:rsid w:val="00DD2A4A"/>
    <w:rsid w:val="00DD3624"/>
    <w:rsid w:val="00DD3CAB"/>
    <w:rsid w:val="00DD4AF6"/>
    <w:rsid w:val="00DD5367"/>
    <w:rsid w:val="00DD5C88"/>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C02"/>
    <w:rsid w:val="00DF6412"/>
    <w:rsid w:val="00DF69AD"/>
    <w:rsid w:val="00DF6F04"/>
    <w:rsid w:val="00DF7078"/>
    <w:rsid w:val="00DF76D4"/>
    <w:rsid w:val="00DF7B39"/>
    <w:rsid w:val="00E00ED7"/>
    <w:rsid w:val="00E012D5"/>
    <w:rsid w:val="00E01F3B"/>
    <w:rsid w:val="00E0310E"/>
    <w:rsid w:val="00E033CD"/>
    <w:rsid w:val="00E0362F"/>
    <w:rsid w:val="00E040CA"/>
    <w:rsid w:val="00E04215"/>
    <w:rsid w:val="00E0433C"/>
    <w:rsid w:val="00E04681"/>
    <w:rsid w:val="00E04F41"/>
    <w:rsid w:val="00E05159"/>
    <w:rsid w:val="00E054C3"/>
    <w:rsid w:val="00E05637"/>
    <w:rsid w:val="00E056CC"/>
    <w:rsid w:val="00E06DE9"/>
    <w:rsid w:val="00E06E20"/>
    <w:rsid w:val="00E0701F"/>
    <w:rsid w:val="00E07197"/>
    <w:rsid w:val="00E07343"/>
    <w:rsid w:val="00E079A3"/>
    <w:rsid w:val="00E105C8"/>
    <w:rsid w:val="00E11AD6"/>
    <w:rsid w:val="00E122AD"/>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758B"/>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B2"/>
    <w:rsid w:val="00E827F9"/>
    <w:rsid w:val="00E836BB"/>
    <w:rsid w:val="00E83A1F"/>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410A"/>
    <w:rsid w:val="00EE4D5C"/>
    <w:rsid w:val="00EE4D66"/>
    <w:rsid w:val="00EE56AB"/>
    <w:rsid w:val="00EE627E"/>
    <w:rsid w:val="00EE69CC"/>
    <w:rsid w:val="00EE6E28"/>
    <w:rsid w:val="00EE756D"/>
    <w:rsid w:val="00EE7B66"/>
    <w:rsid w:val="00EF15A2"/>
    <w:rsid w:val="00EF2064"/>
    <w:rsid w:val="00EF2F48"/>
    <w:rsid w:val="00EF3331"/>
    <w:rsid w:val="00EF513F"/>
    <w:rsid w:val="00EF554E"/>
    <w:rsid w:val="00EF630C"/>
    <w:rsid w:val="00EF72D7"/>
    <w:rsid w:val="00EF78FC"/>
    <w:rsid w:val="00F00196"/>
    <w:rsid w:val="00F027E6"/>
    <w:rsid w:val="00F042BA"/>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1E8"/>
    <w:rsid w:val="00F16CE5"/>
    <w:rsid w:val="00F2142F"/>
    <w:rsid w:val="00F215F5"/>
    <w:rsid w:val="00F215F6"/>
    <w:rsid w:val="00F22388"/>
    <w:rsid w:val="00F229EB"/>
    <w:rsid w:val="00F22DFA"/>
    <w:rsid w:val="00F25C47"/>
    <w:rsid w:val="00F25D39"/>
    <w:rsid w:val="00F26F32"/>
    <w:rsid w:val="00F27F6E"/>
    <w:rsid w:val="00F308BC"/>
    <w:rsid w:val="00F31359"/>
    <w:rsid w:val="00F31B2C"/>
    <w:rsid w:val="00F32579"/>
    <w:rsid w:val="00F33169"/>
    <w:rsid w:val="00F33D0B"/>
    <w:rsid w:val="00F34569"/>
    <w:rsid w:val="00F3530E"/>
    <w:rsid w:val="00F355AD"/>
    <w:rsid w:val="00F35B9E"/>
    <w:rsid w:val="00F37746"/>
    <w:rsid w:val="00F43636"/>
    <w:rsid w:val="00F44225"/>
    <w:rsid w:val="00F45287"/>
    <w:rsid w:val="00F469AA"/>
    <w:rsid w:val="00F46AB0"/>
    <w:rsid w:val="00F5192E"/>
    <w:rsid w:val="00F51A7D"/>
    <w:rsid w:val="00F51FD1"/>
    <w:rsid w:val="00F5318A"/>
    <w:rsid w:val="00F5418F"/>
    <w:rsid w:val="00F54CC8"/>
    <w:rsid w:val="00F55EEF"/>
    <w:rsid w:val="00F562FE"/>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A55"/>
    <w:rsid w:val="00F6779C"/>
    <w:rsid w:val="00F708E8"/>
    <w:rsid w:val="00F70987"/>
    <w:rsid w:val="00F70B65"/>
    <w:rsid w:val="00F70F0D"/>
    <w:rsid w:val="00F713A4"/>
    <w:rsid w:val="00F71B44"/>
    <w:rsid w:val="00F7370E"/>
    <w:rsid w:val="00F73F63"/>
    <w:rsid w:val="00F7454E"/>
    <w:rsid w:val="00F74FA0"/>
    <w:rsid w:val="00F75AC5"/>
    <w:rsid w:val="00F77992"/>
    <w:rsid w:val="00F80F22"/>
    <w:rsid w:val="00F8143D"/>
    <w:rsid w:val="00F8198C"/>
    <w:rsid w:val="00F81A5A"/>
    <w:rsid w:val="00F824A4"/>
    <w:rsid w:val="00F8304E"/>
    <w:rsid w:val="00F83AEE"/>
    <w:rsid w:val="00F83D22"/>
    <w:rsid w:val="00F848BB"/>
    <w:rsid w:val="00F8499B"/>
    <w:rsid w:val="00F84B62"/>
    <w:rsid w:val="00F84C88"/>
    <w:rsid w:val="00F87538"/>
    <w:rsid w:val="00F900C6"/>
    <w:rsid w:val="00F907BB"/>
    <w:rsid w:val="00F92142"/>
    <w:rsid w:val="00F93737"/>
    <w:rsid w:val="00F9454B"/>
    <w:rsid w:val="00F96912"/>
    <w:rsid w:val="00F97FB3"/>
    <w:rsid w:val="00FA0012"/>
    <w:rsid w:val="00FA0220"/>
    <w:rsid w:val="00FA042D"/>
    <w:rsid w:val="00FA053C"/>
    <w:rsid w:val="00FA1A49"/>
    <w:rsid w:val="00FA2207"/>
    <w:rsid w:val="00FA2422"/>
    <w:rsid w:val="00FA2ADD"/>
    <w:rsid w:val="00FA2B3F"/>
    <w:rsid w:val="00FA47CC"/>
    <w:rsid w:val="00FA6042"/>
    <w:rsid w:val="00FA6496"/>
    <w:rsid w:val="00FA66C3"/>
    <w:rsid w:val="00FA7814"/>
    <w:rsid w:val="00FA7A6B"/>
    <w:rsid w:val="00FA7FB1"/>
    <w:rsid w:val="00FB04BF"/>
    <w:rsid w:val="00FB53FA"/>
    <w:rsid w:val="00FB5A9F"/>
    <w:rsid w:val="00FB64E1"/>
    <w:rsid w:val="00FB6BD5"/>
    <w:rsid w:val="00FB6CC8"/>
    <w:rsid w:val="00FB7173"/>
    <w:rsid w:val="00FB72A6"/>
    <w:rsid w:val="00FC07DF"/>
    <w:rsid w:val="00FC0854"/>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6B2"/>
    <w:rsid w:val="00FD2F19"/>
    <w:rsid w:val="00FD30EB"/>
    <w:rsid w:val="00FD448F"/>
    <w:rsid w:val="00FD5143"/>
    <w:rsid w:val="00FD6380"/>
    <w:rsid w:val="00FD7988"/>
    <w:rsid w:val="00FE09BC"/>
    <w:rsid w:val="00FE100C"/>
    <w:rsid w:val="00FE2478"/>
    <w:rsid w:val="00FE2717"/>
    <w:rsid w:val="00FE2B86"/>
    <w:rsid w:val="00FE508A"/>
    <w:rsid w:val="00FE5564"/>
    <w:rsid w:val="00FE65D0"/>
    <w:rsid w:val="00FF202A"/>
    <w:rsid w:val="00FF2551"/>
    <w:rsid w:val="00FF3947"/>
    <w:rsid w:val="00FF40F4"/>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B257F5-EFEA-4F2C-8132-1CEE37E1F519}">
  <ds:schemaRefs>
    <ds:schemaRef ds:uri="http://schemas.openxmlformats.org/officeDocument/2006/bibliography"/>
  </ds:schemaRefs>
</ds:datastoreItem>
</file>

<file path=customXml/itemProps2.xml><?xml version="1.0" encoding="utf-8"?>
<ds:datastoreItem xmlns:ds="http://schemas.openxmlformats.org/officeDocument/2006/customXml" ds:itemID="{2388665D-4B80-402A-AD95-987D6F838443}"/>
</file>

<file path=customXml/itemProps3.xml><?xml version="1.0" encoding="utf-8"?>
<ds:datastoreItem xmlns:ds="http://schemas.openxmlformats.org/officeDocument/2006/customXml" ds:itemID="{E0E75C1A-C3BE-49C5-A66F-4C0D051A5E83}"/>
</file>

<file path=customXml/itemProps4.xml><?xml version="1.0" encoding="utf-8"?>
<ds:datastoreItem xmlns:ds="http://schemas.openxmlformats.org/officeDocument/2006/customXml" ds:itemID="{CF0051B1-F7E9-485D-8EBE-236BB8E65409}"/>
</file>

<file path=docProps/app.xml><?xml version="1.0" encoding="utf-8"?>
<Properties xmlns="http://schemas.openxmlformats.org/officeDocument/2006/extended-properties" xmlns:vt="http://schemas.openxmlformats.org/officeDocument/2006/docPropsVTypes">
  <Template>COUNCIL TEMPLATE.dotx</Template>
  <TotalTime>548</TotalTime>
  <Pages>17</Pages>
  <Words>4181</Words>
  <Characters>23833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183</cp:revision>
  <cp:lastPrinted>2014-03-06T18:55:00Z</cp:lastPrinted>
  <dcterms:created xsi:type="dcterms:W3CDTF">2014-01-08T19:15:00Z</dcterms:created>
  <dcterms:modified xsi:type="dcterms:W3CDTF">2014-03-06T18:55:00Z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4485400</vt:r8>
  </property>
</Properties>
</file>